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E7D" w:rsidRDefault="00327E7D" w:rsidP="00B24456">
      <w:pPr>
        <w:jc w:val="center"/>
        <w:rPr>
          <w:b/>
          <w:sz w:val="28"/>
          <w:szCs w:val="28"/>
        </w:rPr>
      </w:pPr>
    </w:p>
    <w:p w:rsidR="00327E7D" w:rsidRPr="00D72BDE" w:rsidRDefault="00327E7D" w:rsidP="00B24456">
      <w:pPr>
        <w:jc w:val="center"/>
        <w:rPr>
          <w:b/>
          <w:sz w:val="28"/>
          <w:szCs w:val="28"/>
        </w:rPr>
      </w:pPr>
    </w:p>
    <w:p w:rsidR="00327E7D" w:rsidRDefault="00327E7D" w:rsidP="00B24456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27E7D" w:rsidRPr="00766F3A" w:rsidRDefault="00327E7D" w:rsidP="001069B0">
      <w:pPr>
        <w:jc w:val="center"/>
        <w:rPr>
          <w:b/>
          <w:sz w:val="26"/>
          <w:szCs w:val="26"/>
        </w:rPr>
      </w:pPr>
    </w:p>
    <w:p w:rsidR="00327E7D" w:rsidRDefault="00327E7D" w:rsidP="001069B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ПРАВИТЕЛЬСТВО РЕСПУБЛИКИ ДАГЕСТАН</w:t>
      </w:r>
    </w:p>
    <w:p w:rsidR="00327E7D" w:rsidRDefault="00327E7D" w:rsidP="001069B0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 О С Т А Н О В Л Е Н И Е</w:t>
      </w:r>
    </w:p>
    <w:p w:rsidR="00327E7D" w:rsidRDefault="00327E7D" w:rsidP="001069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5 апреля </w:t>
      </w:r>
      <w:smartTag w:uri="urn:schemas-microsoft-com:office:smarttags" w:element="metricconverter">
        <w:smartTagPr>
          <w:attr w:name="ProductID" w:val="2013 г"/>
        </w:smartTagPr>
        <w:r>
          <w:rPr>
            <w:b/>
            <w:sz w:val="28"/>
            <w:szCs w:val="28"/>
          </w:rPr>
          <w:t>2013 г</w:t>
        </w:r>
      </w:smartTag>
      <w:r>
        <w:rPr>
          <w:b/>
          <w:sz w:val="28"/>
          <w:szCs w:val="28"/>
        </w:rPr>
        <w:t>. № 187</w:t>
      </w:r>
    </w:p>
    <w:p w:rsidR="00327E7D" w:rsidRDefault="00327E7D" w:rsidP="001069B0">
      <w:pPr>
        <w:jc w:val="center"/>
        <w:rPr>
          <w:rFonts w:ascii="Calibri" w:hAnsi="Calibri"/>
          <w:b/>
          <w:sz w:val="28"/>
          <w:szCs w:val="28"/>
        </w:rPr>
      </w:pPr>
    </w:p>
    <w:p w:rsidR="00327E7D" w:rsidRPr="007322F9" w:rsidRDefault="00327E7D" w:rsidP="007322F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7322F9">
        <w:rPr>
          <w:b/>
          <w:bCs/>
          <w:sz w:val="28"/>
          <w:szCs w:val="28"/>
        </w:rPr>
        <w:t xml:space="preserve"> создании государственного казенного учреждения</w:t>
      </w:r>
    </w:p>
    <w:p w:rsidR="00327E7D" w:rsidRDefault="00327E7D" w:rsidP="007322F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Республики Дагестан «Д</w:t>
      </w:r>
      <w:r w:rsidRPr="007322F9">
        <w:rPr>
          <w:b/>
          <w:bCs/>
          <w:sz w:val="28"/>
          <w:szCs w:val="28"/>
        </w:rPr>
        <w:t xml:space="preserve">ирекция по подготовке </w:t>
      </w:r>
    </w:p>
    <w:p w:rsidR="00327E7D" w:rsidRDefault="00327E7D" w:rsidP="009B2D02">
      <w:p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</w:t>
      </w:r>
      <w:r w:rsidRPr="007322F9">
        <w:rPr>
          <w:b/>
          <w:bCs/>
          <w:sz w:val="28"/>
          <w:szCs w:val="28"/>
        </w:rPr>
        <w:t xml:space="preserve">и </w:t>
      </w:r>
      <w:r>
        <w:rPr>
          <w:b/>
          <w:bCs/>
          <w:sz w:val="28"/>
          <w:szCs w:val="28"/>
        </w:rPr>
        <w:t xml:space="preserve"> </w:t>
      </w:r>
      <w:r w:rsidRPr="007322F9">
        <w:rPr>
          <w:b/>
          <w:bCs/>
          <w:sz w:val="28"/>
          <w:szCs w:val="28"/>
        </w:rPr>
        <w:t>проведению</w:t>
      </w:r>
      <w:r>
        <w:rPr>
          <w:b/>
          <w:bCs/>
          <w:sz w:val="28"/>
          <w:szCs w:val="28"/>
        </w:rPr>
        <w:t xml:space="preserve"> </w:t>
      </w:r>
      <w:r w:rsidRPr="007322F9">
        <w:rPr>
          <w:b/>
          <w:bCs/>
          <w:sz w:val="28"/>
          <w:szCs w:val="28"/>
        </w:rPr>
        <w:t xml:space="preserve"> мероприятий, </w:t>
      </w:r>
      <w:r>
        <w:rPr>
          <w:b/>
          <w:bCs/>
          <w:sz w:val="28"/>
          <w:szCs w:val="28"/>
        </w:rPr>
        <w:t xml:space="preserve"> </w:t>
      </w:r>
      <w:r w:rsidRPr="007322F9">
        <w:rPr>
          <w:b/>
          <w:bCs/>
          <w:sz w:val="28"/>
          <w:szCs w:val="28"/>
        </w:rPr>
        <w:t>посвященных</w:t>
      </w:r>
    </w:p>
    <w:p w:rsidR="00327E7D" w:rsidRPr="007322F9" w:rsidRDefault="00327E7D" w:rsidP="007322F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2000-</w:t>
      </w:r>
      <w:r w:rsidRPr="007322F9">
        <w:rPr>
          <w:b/>
          <w:bCs/>
          <w:sz w:val="28"/>
          <w:szCs w:val="28"/>
        </w:rPr>
        <w:t>ле</w:t>
      </w:r>
      <w:r>
        <w:rPr>
          <w:b/>
          <w:bCs/>
          <w:sz w:val="28"/>
          <w:szCs w:val="28"/>
        </w:rPr>
        <w:t>тию  основания города  Д</w:t>
      </w:r>
      <w:r w:rsidRPr="007322F9">
        <w:rPr>
          <w:b/>
          <w:bCs/>
          <w:sz w:val="28"/>
          <w:szCs w:val="28"/>
        </w:rPr>
        <w:t>ербента»</w:t>
      </w:r>
    </w:p>
    <w:p w:rsidR="00327E7D" w:rsidRDefault="00327E7D" w:rsidP="007322F9">
      <w:pPr>
        <w:autoSpaceDE w:val="0"/>
        <w:autoSpaceDN w:val="0"/>
        <w:adjustRightInd w:val="0"/>
        <w:jc w:val="center"/>
      </w:pPr>
    </w:p>
    <w:p w:rsidR="00327E7D" w:rsidRDefault="00327E7D" w:rsidP="007322F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</w:t>
      </w:r>
      <w:hyperlink r:id="rId7" w:history="1">
        <w:r>
          <w:rPr>
            <w:color w:val="0000FF"/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12 января 1996 года № 7-ФЗ «О некоммерческих организациях», </w:t>
      </w:r>
      <w:hyperlink r:id="rId8" w:history="1">
        <w:r>
          <w:rPr>
            <w:color w:val="0000FF"/>
            <w:sz w:val="28"/>
            <w:szCs w:val="28"/>
          </w:rPr>
          <w:t>постановлением</w:t>
        </w:r>
      </w:hyperlink>
      <w:r>
        <w:rPr>
          <w:sz w:val="28"/>
          <w:szCs w:val="28"/>
        </w:rPr>
        <w:t xml:space="preserve"> Правительства Республики Дагестан от 31 декабря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2010 г</w:t>
        </w:r>
      </w:smartTag>
      <w:r>
        <w:rPr>
          <w:sz w:val="28"/>
          <w:szCs w:val="28"/>
        </w:rPr>
        <w:t xml:space="preserve">.  № 502 «Об утверждении Порядка создания, реорганизации, изменения типа и ликвидации государственных учреждений Республики Дагестан, а также утверждения уставов государственных учреждений Республики Дагестан и внесения в них изменений» (Собрание законодательства Республики Дагестан, 2010, № 24, ст. 1243) Правительство Республики Дагестан   </w:t>
      </w:r>
      <w:r w:rsidRPr="007322F9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 </w:t>
      </w:r>
      <w:r w:rsidRPr="007322F9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7322F9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7322F9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7322F9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7322F9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7322F9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7322F9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7322F9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7322F9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7322F9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7322F9">
        <w:rPr>
          <w:b/>
          <w:sz w:val="28"/>
          <w:szCs w:val="28"/>
        </w:rPr>
        <w:t>т:</w:t>
      </w:r>
    </w:p>
    <w:p w:rsidR="00327E7D" w:rsidRPr="007322F9" w:rsidRDefault="00327E7D" w:rsidP="007322F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22F9">
        <w:rPr>
          <w:sz w:val="28"/>
          <w:szCs w:val="28"/>
        </w:rPr>
        <w:t>1. Создать государственное казенное учреждение Республики Даге</w:t>
      </w:r>
      <w:r>
        <w:rPr>
          <w:sz w:val="28"/>
          <w:szCs w:val="28"/>
        </w:rPr>
        <w:t>стан «Дирекция по подготовке и проведению мероприятий, посвященных               2000-летию основания города Дербента» (далее – ГКУ РД «Дирекция                    по подготовке и проведению мероприятий, посвященных 2000-летию основания города Дербента»</w:t>
      </w:r>
      <w:r w:rsidRPr="007322F9">
        <w:rPr>
          <w:sz w:val="28"/>
          <w:szCs w:val="28"/>
        </w:rPr>
        <w:t>).</w:t>
      </w:r>
    </w:p>
    <w:p w:rsidR="00327E7D" w:rsidRPr="007322F9" w:rsidRDefault="00327E7D" w:rsidP="007322F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22F9">
        <w:rPr>
          <w:sz w:val="28"/>
          <w:szCs w:val="28"/>
        </w:rPr>
        <w:t>2. Установить, что:</w:t>
      </w:r>
    </w:p>
    <w:p w:rsidR="00327E7D" w:rsidRPr="007322F9" w:rsidRDefault="00327E7D" w:rsidP="007322F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22F9">
        <w:rPr>
          <w:sz w:val="28"/>
          <w:szCs w:val="28"/>
        </w:rPr>
        <w:t>основн</w:t>
      </w:r>
      <w:r>
        <w:rPr>
          <w:sz w:val="28"/>
          <w:szCs w:val="28"/>
        </w:rPr>
        <w:t>ыми</w:t>
      </w:r>
      <w:r w:rsidRPr="007322F9">
        <w:rPr>
          <w:sz w:val="28"/>
          <w:szCs w:val="28"/>
        </w:rPr>
        <w:t xml:space="preserve"> цел</w:t>
      </w:r>
      <w:r>
        <w:rPr>
          <w:sz w:val="28"/>
          <w:szCs w:val="28"/>
        </w:rPr>
        <w:t>ями</w:t>
      </w:r>
      <w:r w:rsidRPr="007322F9">
        <w:rPr>
          <w:sz w:val="28"/>
          <w:szCs w:val="28"/>
        </w:rPr>
        <w:t xml:space="preserve"> деятельности ГКУ РД </w:t>
      </w:r>
      <w:r>
        <w:rPr>
          <w:sz w:val="28"/>
          <w:szCs w:val="28"/>
        </w:rPr>
        <w:t>«Дирекция по подготовке                 и проведению мероприятий, посвященных 2000-летию основания города Дербента» являю</w:t>
      </w:r>
      <w:r w:rsidRPr="007322F9">
        <w:rPr>
          <w:sz w:val="28"/>
          <w:szCs w:val="28"/>
        </w:rPr>
        <w:t>тся</w:t>
      </w:r>
      <w:r>
        <w:rPr>
          <w:sz w:val="28"/>
          <w:szCs w:val="28"/>
        </w:rPr>
        <w:t xml:space="preserve"> строительство,</w:t>
      </w:r>
      <w:r w:rsidRPr="00041FD4">
        <w:rPr>
          <w:sz w:val="28"/>
          <w:szCs w:val="28"/>
        </w:rPr>
        <w:t xml:space="preserve"> </w:t>
      </w:r>
      <w:r>
        <w:rPr>
          <w:sz w:val="28"/>
          <w:szCs w:val="28"/>
        </w:rPr>
        <w:t>реконструкция и ремонт объектов города Дербента, связанные с подготовкой празднования  2000-летия основания города Дербента</w:t>
      </w:r>
      <w:r w:rsidRPr="007322F9">
        <w:rPr>
          <w:sz w:val="28"/>
          <w:szCs w:val="28"/>
        </w:rPr>
        <w:t>;</w:t>
      </w:r>
    </w:p>
    <w:p w:rsidR="00327E7D" w:rsidRPr="007322F9" w:rsidRDefault="00327E7D" w:rsidP="007322F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22F9">
        <w:rPr>
          <w:sz w:val="28"/>
          <w:szCs w:val="28"/>
        </w:rPr>
        <w:t xml:space="preserve">функции и полномочия учредителя ГКУ РД </w:t>
      </w:r>
      <w:r>
        <w:rPr>
          <w:sz w:val="28"/>
          <w:szCs w:val="28"/>
        </w:rPr>
        <w:t xml:space="preserve">«Дирекция по подготовке              и проведению мероприятий, посвященных 2000-летию основания города Дербента» </w:t>
      </w:r>
      <w:r w:rsidRPr="007322F9">
        <w:rPr>
          <w:sz w:val="28"/>
          <w:szCs w:val="28"/>
        </w:rPr>
        <w:t>о</w:t>
      </w:r>
      <w:r>
        <w:rPr>
          <w:sz w:val="28"/>
          <w:szCs w:val="28"/>
        </w:rPr>
        <w:t>существляет Министерство экономики</w:t>
      </w:r>
      <w:r w:rsidRPr="007322F9">
        <w:rPr>
          <w:sz w:val="28"/>
          <w:szCs w:val="28"/>
        </w:rPr>
        <w:t xml:space="preserve"> Республики Дагестан.</w:t>
      </w:r>
    </w:p>
    <w:p w:rsidR="00327E7D" w:rsidRPr="007322F9" w:rsidRDefault="00327E7D" w:rsidP="007322F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22F9">
        <w:rPr>
          <w:sz w:val="28"/>
          <w:szCs w:val="28"/>
        </w:rPr>
        <w:t xml:space="preserve">3. Установить предельную штатную численность работников </w:t>
      </w:r>
      <w:r>
        <w:rPr>
          <w:sz w:val="28"/>
          <w:szCs w:val="28"/>
        </w:rPr>
        <w:t xml:space="preserve">                           </w:t>
      </w:r>
      <w:r w:rsidRPr="007322F9">
        <w:rPr>
          <w:sz w:val="28"/>
          <w:szCs w:val="28"/>
        </w:rPr>
        <w:t xml:space="preserve">ГКУ РД </w:t>
      </w:r>
      <w:r>
        <w:rPr>
          <w:sz w:val="28"/>
          <w:szCs w:val="28"/>
        </w:rPr>
        <w:t>«Дирекция по подготовке и проведению мероприятий, посвященных               2000-летию основания города Дербента» в количестве 12</w:t>
      </w:r>
      <w:r w:rsidRPr="007322F9">
        <w:rPr>
          <w:sz w:val="28"/>
          <w:szCs w:val="28"/>
        </w:rPr>
        <w:t xml:space="preserve"> человек.</w:t>
      </w:r>
    </w:p>
    <w:p w:rsidR="00327E7D" w:rsidRDefault="00327E7D" w:rsidP="007322F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22F9">
        <w:rPr>
          <w:sz w:val="28"/>
          <w:szCs w:val="28"/>
        </w:rPr>
        <w:t xml:space="preserve">4. </w:t>
      </w:r>
      <w:r>
        <w:rPr>
          <w:sz w:val="28"/>
          <w:szCs w:val="28"/>
        </w:rPr>
        <w:t xml:space="preserve">Утвердить перечень мероприятий по созданию государственного казенного учреждения Республики Дагестан </w:t>
      </w:r>
      <w:r w:rsidRPr="007322F9">
        <w:rPr>
          <w:sz w:val="28"/>
          <w:szCs w:val="28"/>
        </w:rPr>
        <w:t xml:space="preserve"> </w:t>
      </w:r>
      <w:r>
        <w:rPr>
          <w:sz w:val="28"/>
          <w:szCs w:val="28"/>
        </w:rPr>
        <w:t>«Дирекция по подготовке                     и проведению мероприятий, посвященных 2000-летию основания города Дербента»</w:t>
      </w:r>
      <w:r w:rsidRPr="007322F9">
        <w:rPr>
          <w:sz w:val="28"/>
          <w:szCs w:val="28"/>
        </w:rPr>
        <w:t xml:space="preserve"> согласно</w:t>
      </w:r>
      <w:r>
        <w:rPr>
          <w:sz w:val="28"/>
          <w:szCs w:val="28"/>
        </w:rPr>
        <w:t xml:space="preserve"> приложению № 1</w:t>
      </w:r>
      <w:r w:rsidRPr="007322F9">
        <w:rPr>
          <w:sz w:val="28"/>
          <w:szCs w:val="28"/>
        </w:rPr>
        <w:t>.</w:t>
      </w:r>
    </w:p>
    <w:p w:rsidR="00327E7D" w:rsidRPr="007322F9" w:rsidRDefault="00327E7D" w:rsidP="007322F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27E7D" w:rsidRPr="00AC621A" w:rsidRDefault="00327E7D" w:rsidP="00AC621A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4A7141">
        <w:rPr>
          <w:sz w:val="28"/>
          <w:szCs w:val="28"/>
        </w:rPr>
        <w:t xml:space="preserve">5. </w:t>
      </w:r>
      <w:r w:rsidRPr="00AC621A">
        <w:rPr>
          <w:bCs/>
          <w:sz w:val="28"/>
          <w:szCs w:val="28"/>
        </w:rPr>
        <w:t xml:space="preserve">Утвердить </w:t>
      </w:r>
      <w:hyperlink r:id="rId9" w:history="1">
        <w:r w:rsidRPr="00AC621A">
          <w:rPr>
            <w:bCs/>
            <w:color w:val="0000FF"/>
            <w:sz w:val="28"/>
            <w:szCs w:val="28"/>
          </w:rPr>
          <w:t>перечень</w:t>
        </w:r>
      </w:hyperlink>
      <w:r w:rsidRPr="00AC621A">
        <w:rPr>
          <w:bCs/>
          <w:sz w:val="28"/>
          <w:szCs w:val="28"/>
        </w:rPr>
        <w:t xml:space="preserve"> имущества, закрепляемого за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государственным казенным учреждением Республики Дагестан </w:t>
      </w:r>
      <w:r w:rsidRPr="007322F9">
        <w:rPr>
          <w:sz w:val="28"/>
          <w:szCs w:val="28"/>
        </w:rPr>
        <w:t xml:space="preserve"> </w:t>
      </w:r>
      <w:r>
        <w:rPr>
          <w:sz w:val="28"/>
          <w:szCs w:val="28"/>
        </w:rPr>
        <w:t>«Дирекция по подготовке                 и проведению мероприятий, посвященных 2000-летию основания города Дербента»</w:t>
      </w:r>
      <w:r>
        <w:rPr>
          <w:bCs/>
          <w:sz w:val="28"/>
          <w:szCs w:val="28"/>
        </w:rPr>
        <w:t xml:space="preserve">, согласно приложению № </w:t>
      </w:r>
      <w:r w:rsidRPr="00AC621A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.</w:t>
      </w:r>
    </w:p>
    <w:p w:rsidR="00327E7D" w:rsidRDefault="00327E7D" w:rsidP="004A7141">
      <w:pPr>
        <w:pStyle w:val="ListParagraph"/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4A7141">
        <w:rPr>
          <w:sz w:val="28"/>
          <w:szCs w:val="28"/>
        </w:rPr>
        <w:t xml:space="preserve">6. Министерству экономики Республики Дагестан совместно </w:t>
      </w:r>
      <w:r>
        <w:rPr>
          <w:sz w:val="28"/>
          <w:szCs w:val="28"/>
        </w:rPr>
        <w:t xml:space="preserve">                             </w:t>
      </w:r>
      <w:r w:rsidRPr="004A7141">
        <w:rPr>
          <w:sz w:val="28"/>
          <w:szCs w:val="28"/>
        </w:rPr>
        <w:t>с Министерством по управлению государственным имуществом Республики Дагестан в установ</w:t>
      </w:r>
      <w:r>
        <w:rPr>
          <w:sz w:val="28"/>
          <w:szCs w:val="28"/>
        </w:rPr>
        <w:t>ленном порядке внести в недель</w:t>
      </w:r>
      <w:r w:rsidRPr="004A7141">
        <w:rPr>
          <w:sz w:val="28"/>
          <w:szCs w:val="28"/>
        </w:rPr>
        <w:t xml:space="preserve">ный срок предложения о размещении ГКУ РД </w:t>
      </w:r>
      <w:r>
        <w:rPr>
          <w:sz w:val="28"/>
          <w:szCs w:val="28"/>
        </w:rPr>
        <w:t>«Дирекция по подготовке и проведению мероприятий, посвященных 2000-летию основания города Дербента»</w:t>
      </w:r>
      <w:r w:rsidRPr="004A7141">
        <w:rPr>
          <w:sz w:val="28"/>
          <w:szCs w:val="28"/>
        </w:rPr>
        <w:t>.</w:t>
      </w:r>
    </w:p>
    <w:p w:rsidR="00327E7D" w:rsidRPr="00AF4CAA" w:rsidRDefault="00327E7D" w:rsidP="00EE391A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7. </w:t>
      </w:r>
      <w:r w:rsidRPr="00AF4CAA">
        <w:rPr>
          <w:sz w:val="28"/>
          <w:szCs w:val="28"/>
        </w:rPr>
        <w:t xml:space="preserve">Министерству финансов Республики Дагестан </w:t>
      </w:r>
      <w:r>
        <w:rPr>
          <w:sz w:val="28"/>
          <w:szCs w:val="28"/>
        </w:rPr>
        <w:t xml:space="preserve">при подготовке предложений </w:t>
      </w:r>
      <w:r w:rsidRPr="00AF4CAA">
        <w:rPr>
          <w:sz w:val="28"/>
          <w:szCs w:val="28"/>
        </w:rPr>
        <w:t xml:space="preserve">о внесении изменений в </w:t>
      </w:r>
      <w:hyperlink r:id="rId10" w:history="1">
        <w:r w:rsidRPr="00AF4CAA">
          <w:rPr>
            <w:color w:val="0000FF"/>
            <w:sz w:val="28"/>
            <w:szCs w:val="28"/>
          </w:rPr>
          <w:t>Закон</w:t>
        </w:r>
      </w:hyperlink>
      <w:r w:rsidRPr="00AF4CAA">
        <w:rPr>
          <w:sz w:val="28"/>
          <w:szCs w:val="28"/>
        </w:rPr>
        <w:t xml:space="preserve"> Республики Дагестан </w:t>
      </w:r>
      <w:r>
        <w:rPr>
          <w:sz w:val="28"/>
          <w:szCs w:val="28"/>
        </w:rPr>
        <w:t xml:space="preserve">                       </w:t>
      </w:r>
      <w:r w:rsidRPr="00AF4CAA">
        <w:rPr>
          <w:sz w:val="28"/>
          <w:szCs w:val="28"/>
        </w:rPr>
        <w:t>от 28</w:t>
      </w:r>
      <w:r>
        <w:rPr>
          <w:sz w:val="28"/>
          <w:szCs w:val="28"/>
        </w:rPr>
        <w:t xml:space="preserve"> декабря </w:t>
      </w:r>
      <w:r w:rsidRPr="00AF4CAA">
        <w:rPr>
          <w:sz w:val="28"/>
          <w:szCs w:val="28"/>
        </w:rPr>
        <w:t xml:space="preserve">2012 года № 101 «О республиканском бюджете Республики Дагестан на 2013 год и на плановый период 2014 и 2015 годов» </w:t>
      </w:r>
      <w:r>
        <w:rPr>
          <w:sz w:val="28"/>
          <w:szCs w:val="28"/>
        </w:rPr>
        <w:t>предусмотреть средства на содержание ГКУ РД «Дирекция по подготовке и проведению мероприятий, посвященных 2000-летию основания города Дербента»</w:t>
      </w:r>
      <w:r w:rsidRPr="00AF4CAA">
        <w:rPr>
          <w:sz w:val="28"/>
          <w:szCs w:val="28"/>
        </w:rPr>
        <w:t>.</w:t>
      </w:r>
    </w:p>
    <w:p w:rsidR="00327E7D" w:rsidRDefault="00327E7D" w:rsidP="00EE391A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8</w:t>
      </w:r>
      <w:r w:rsidRPr="007322F9">
        <w:rPr>
          <w:sz w:val="28"/>
          <w:szCs w:val="28"/>
        </w:rPr>
        <w:t xml:space="preserve">. Внести изменение в </w:t>
      </w:r>
      <w:r>
        <w:rPr>
          <w:sz w:val="28"/>
          <w:szCs w:val="28"/>
        </w:rPr>
        <w:t xml:space="preserve">приложение № 1 </w:t>
      </w:r>
      <w:r w:rsidRPr="007322F9">
        <w:rPr>
          <w:sz w:val="28"/>
          <w:szCs w:val="28"/>
        </w:rPr>
        <w:t>к постановлению Правительства Республики Даг</w:t>
      </w:r>
      <w:r>
        <w:rPr>
          <w:sz w:val="28"/>
          <w:szCs w:val="28"/>
        </w:rPr>
        <w:t xml:space="preserve">естан от 20 июня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2005 г</w:t>
        </w:r>
      </w:smartTag>
      <w:r>
        <w:rPr>
          <w:sz w:val="28"/>
          <w:szCs w:val="28"/>
        </w:rPr>
        <w:t>. № 106 «</w:t>
      </w:r>
      <w:r w:rsidRPr="007322F9">
        <w:rPr>
          <w:sz w:val="28"/>
          <w:szCs w:val="28"/>
        </w:rPr>
        <w:t>О подведомственности государственных унитарных предприятий, государственных учреждений</w:t>
      </w:r>
      <w:r>
        <w:rPr>
          <w:sz w:val="28"/>
          <w:szCs w:val="28"/>
        </w:rPr>
        <w:t xml:space="preserve">                 </w:t>
      </w:r>
      <w:r w:rsidRPr="007322F9">
        <w:rPr>
          <w:sz w:val="28"/>
          <w:szCs w:val="28"/>
        </w:rPr>
        <w:t xml:space="preserve"> и организаций министерствам, ведомствам Республики Дагестан</w:t>
      </w:r>
      <w:r>
        <w:rPr>
          <w:sz w:val="28"/>
          <w:szCs w:val="28"/>
        </w:rPr>
        <w:t>»</w:t>
      </w:r>
      <w:r w:rsidRPr="007322F9">
        <w:rPr>
          <w:sz w:val="28"/>
          <w:szCs w:val="28"/>
        </w:rPr>
        <w:t xml:space="preserve"> (Собрание законодательства Республики Дагестан, 2005,</w:t>
      </w:r>
      <w:r>
        <w:rPr>
          <w:sz w:val="28"/>
          <w:szCs w:val="28"/>
        </w:rPr>
        <w:t xml:space="preserve"> № 6, ст. 454; № 9, ст. 635; 2011, №</w:t>
      </w:r>
      <w:r w:rsidRPr="007322F9">
        <w:rPr>
          <w:sz w:val="28"/>
          <w:szCs w:val="28"/>
        </w:rPr>
        <w:t xml:space="preserve"> 12, ст. 480), дополнив </w:t>
      </w:r>
      <w:r w:rsidRPr="00891D0E">
        <w:rPr>
          <w:sz w:val="28"/>
          <w:szCs w:val="28"/>
        </w:rPr>
        <w:t>подраздел «Учреждения» раздела «Министерство экономик</w:t>
      </w:r>
      <w:r>
        <w:rPr>
          <w:sz w:val="28"/>
          <w:szCs w:val="28"/>
        </w:rPr>
        <w:t>и РД» позицией</w:t>
      </w:r>
      <w:r w:rsidRPr="00891D0E">
        <w:rPr>
          <w:sz w:val="28"/>
          <w:szCs w:val="28"/>
        </w:rPr>
        <w:t>:</w:t>
      </w:r>
    </w:p>
    <w:p w:rsidR="00327E7D" w:rsidRDefault="00327E7D" w:rsidP="006B0D1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27E7D" w:rsidRDefault="00327E7D" w:rsidP="006B0D1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91D0E">
        <w:rPr>
          <w:sz w:val="28"/>
          <w:szCs w:val="28"/>
        </w:rPr>
        <w:t>«</w:t>
      </w:r>
      <w:r>
        <w:rPr>
          <w:sz w:val="28"/>
          <w:szCs w:val="28"/>
        </w:rPr>
        <w:t>Государственное казенное учреждение</w:t>
      </w:r>
      <w:r w:rsidRPr="006B0D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</w:t>
      </w:r>
      <w:r w:rsidRPr="00891D0E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891D0E">
        <w:rPr>
          <w:sz w:val="28"/>
          <w:szCs w:val="28"/>
        </w:rPr>
        <w:t>Махачкала</w:t>
      </w:r>
      <w:r>
        <w:rPr>
          <w:sz w:val="28"/>
          <w:szCs w:val="28"/>
        </w:rPr>
        <w:t>».</w:t>
      </w:r>
    </w:p>
    <w:p w:rsidR="00327E7D" w:rsidRDefault="00327E7D" w:rsidP="006B0D1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Республики Дагестан </w:t>
      </w:r>
      <w:r w:rsidRPr="007322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«Дирекция по подготовке </w:t>
      </w:r>
    </w:p>
    <w:p w:rsidR="00327E7D" w:rsidRDefault="00327E7D" w:rsidP="006B0D1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проведению мероприятий, посвященных </w:t>
      </w:r>
    </w:p>
    <w:p w:rsidR="00327E7D" w:rsidRDefault="00327E7D" w:rsidP="006B0D1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2000-летию основания города Дербента»</w:t>
      </w:r>
    </w:p>
    <w:p w:rsidR="00327E7D" w:rsidRDefault="00327E7D" w:rsidP="00E540D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27E7D" w:rsidRDefault="00327E7D" w:rsidP="00E540D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9. Контроль за исполнением настоящего постановления возложить                 на Министерство экономики Республики Дагестан.</w:t>
      </w:r>
    </w:p>
    <w:p w:rsidR="00327E7D" w:rsidRPr="00891D0E" w:rsidRDefault="00327E7D" w:rsidP="00E540D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27E7D" w:rsidRPr="00891D0E" w:rsidRDefault="00327E7D" w:rsidP="00EE391A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891D0E">
        <w:rPr>
          <w:b/>
          <w:sz w:val="28"/>
          <w:szCs w:val="28"/>
        </w:rPr>
        <w:t>Председатель</w:t>
      </w:r>
      <w:r w:rsidRPr="00EE391A">
        <w:rPr>
          <w:b/>
          <w:sz w:val="28"/>
          <w:szCs w:val="28"/>
        </w:rPr>
        <w:t xml:space="preserve"> </w:t>
      </w:r>
      <w:r w:rsidRPr="00891D0E">
        <w:rPr>
          <w:b/>
          <w:sz w:val="28"/>
          <w:szCs w:val="28"/>
        </w:rPr>
        <w:t>Правительства</w:t>
      </w:r>
    </w:p>
    <w:p w:rsidR="00327E7D" w:rsidRPr="00891D0E" w:rsidRDefault="00327E7D" w:rsidP="00E540D1">
      <w:pPr>
        <w:tabs>
          <w:tab w:val="left" w:pos="756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891D0E">
        <w:rPr>
          <w:b/>
          <w:sz w:val="28"/>
          <w:szCs w:val="28"/>
        </w:rPr>
        <w:t>Республики Дагестан</w:t>
      </w:r>
      <w:r w:rsidRPr="00891D0E">
        <w:rPr>
          <w:b/>
          <w:sz w:val="28"/>
          <w:szCs w:val="28"/>
        </w:rPr>
        <w:tab/>
        <w:t>М.</w:t>
      </w:r>
      <w:r>
        <w:rPr>
          <w:b/>
          <w:sz w:val="28"/>
          <w:szCs w:val="28"/>
        </w:rPr>
        <w:t xml:space="preserve"> </w:t>
      </w:r>
      <w:r w:rsidRPr="00891D0E">
        <w:rPr>
          <w:b/>
          <w:sz w:val="28"/>
          <w:szCs w:val="28"/>
        </w:rPr>
        <w:t>Меджидов</w:t>
      </w:r>
    </w:p>
    <w:p w:rsidR="00327E7D" w:rsidRPr="00891D0E" w:rsidRDefault="00327E7D" w:rsidP="00E540D1">
      <w:pPr>
        <w:tabs>
          <w:tab w:val="left" w:pos="756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27E7D" w:rsidRDefault="00327E7D" w:rsidP="00E540D1">
      <w:pPr>
        <w:tabs>
          <w:tab w:val="left" w:pos="756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27E7D" w:rsidRDefault="00327E7D" w:rsidP="00E540D1">
      <w:pPr>
        <w:tabs>
          <w:tab w:val="left" w:pos="756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27E7D" w:rsidRDefault="00327E7D" w:rsidP="00E540D1">
      <w:pPr>
        <w:tabs>
          <w:tab w:val="left" w:pos="756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27E7D" w:rsidRDefault="00327E7D" w:rsidP="00E540D1">
      <w:pPr>
        <w:tabs>
          <w:tab w:val="left" w:pos="756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27E7D" w:rsidRDefault="00327E7D" w:rsidP="00E540D1">
      <w:pPr>
        <w:tabs>
          <w:tab w:val="left" w:pos="756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27E7D" w:rsidRDefault="00327E7D" w:rsidP="00E540D1">
      <w:pPr>
        <w:tabs>
          <w:tab w:val="left" w:pos="756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27E7D" w:rsidRPr="003526BB" w:rsidRDefault="00327E7D" w:rsidP="00E540D1">
      <w:pPr>
        <w:autoSpaceDE w:val="0"/>
        <w:autoSpaceDN w:val="0"/>
        <w:adjustRightInd w:val="0"/>
        <w:jc w:val="both"/>
        <w:outlineLvl w:val="0"/>
        <w:rPr>
          <w:bCs/>
          <w:sz w:val="16"/>
          <w:szCs w:val="16"/>
        </w:rPr>
      </w:pPr>
      <w:r w:rsidRPr="003526BB">
        <w:rPr>
          <w:bCs/>
          <w:sz w:val="16"/>
          <w:szCs w:val="16"/>
        </w:rPr>
        <w:t>Пост. 04-02м.</w:t>
      </w:r>
    </w:p>
    <w:p w:rsidR="00327E7D" w:rsidRPr="007322F9" w:rsidRDefault="00327E7D" w:rsidP="00E540D1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sectPr w:rsidR="00327E7D" w:rsidRPr="007322F9" w:rsidSect="003526BB">
      <w:headerReference w:type="default" r:id="rId11"/>
      <w:pgSz w:w="11905" w:h="16838"/>
      <w:pgMar w:top="709" w:right="850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7E7D" w:rsidRDefault="00327E7D" w:rsidP="003526BB">
      <w:r>
        <w:separator/>
      </w:r>
    </w:p>
  </w:endnote>
  <w:endnote w:type="continuationSeparator" w:id="1">
    <w:p w:rsidR="00327E7D" w:rsidRDefault="00327E7D" w:rsidP="003526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7E7D" w:rsidRDefault="00327E7D" w:rsidP="003526BB">
      <w:r>
        <w:separator/>
      </w:r>
    </w:p>
  </w:footnote>
  <w:footnote w:type="continuationSeparator" w:id="1">
    <w:p w:rsidR="00327E7D" w:rsidRDefault="00327E7D" w:rsidP="003526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E7D" w:rsidRDefault="00327E7D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327E7D" w:rsidRDefault="00327E7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82AA7"/>
    <w:multiLevelType w:val="hybridMultilevel"/>
    <w:tmpl w:val="955A346C"/>
    <w:lvl w:ilvl="0" w:tplc="B976550E">
      <w:start w:val="11"/>
      <w:numFmt w:val="decimal"/>
      <w:lvlText w:val="%1."/>
      <w:lvlJc w:val="left"/>
      <w:pPr>
        <w:ind w:left="127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">
    <w:nsid w:val="344A29BC"/>
    <w:multiLevelType w:val="hybridMultilevel"/>
    <w:tmpl w:val="CA3AA048"/>
    <w:lvl w:ilvl="0" w:tplc="8ACC582A">
      <w:start w:val="1"/>
      <w:numFmt w:val="decimal"/>
      <w:lvlText w:val="%1."/>
      <w:lvlJc w:val="left"/>
      <w:pPr>
        <w:ind w:left="2205" w:hanging="13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22F9"/>
    <w:rsid w:val="00002130"/>
    <w:rsid w:val="000037A0"/>
    <w:rsid w:val="00003BC3"/>
    <w:rsid w:val="000046F7"/>
    <w:rsid w:val="000057AE"/>
    <w:rsid w:val="00005C38"/>
    <w:rsid w:val="00005E36"/>
    <w:rsid w:val="000066DE"/>
    <w:rsid w:val="00006C16"/>
    <w:rsid w:val="00007484"/>
    <w:rsid w:val="00007FA6"/>
    <w:rsid w:val="0001003B"/>
    <w:rsid w:val="00010C8D"/>
    <w:rsid w:val="0001124C"/>
    <w:rsid w:val="00012623"/>
    <w:rsid w:val="00014223"/>
    <w:rsid w:val="00014683"/>
    <w:rsid w:val="0001476D"/>
    <w:rsid w:val="0001551B"/>
    <w:rsid w:val="00016F26"/>
    <w:rsid w:val="00017E00"/>
    <w:rsid w:val="00020DB6"/>
    <w:rsid w:val="00020F8A"/>
    <w:rsid w:val="000238A3"/>
    <w:rsid w:val="00024611"/>
    <w:rsid w:val="00026578"/>
    <w:rsid w:val="00026DD8"/>
    <w:rsid w:val="000300C0"/>
    <w:rsid w:val="00030C67"/>
    <w:rsid w:val="000314B6"/>
    <w:rsid w:val="00034222"/>
    <w:rsid w:val="000356E1"/>
    <w:rsid w:val="000363BD"/>
    <w:rsid w:val="00036808"/>
    <w:rsid w:val="0003681F"/>
    <w:rsid w:val="00037C11"/>
    <w:rsid w:val="0004064C"/>
    <w:rsid w:val="00040AE5"/>
    <w:rsid w:val="00041FD4"/>
    <w:rsid w:val="000426E4"/>
    <w:rsid w:val="00047385"/>
    <w:rsid w:val="00047B50"/>
    <w:rsid w:val="000502B9"/>
    <w:rsid w:val="0005206D"/>
    <w:rsid w:val="00053764"/>
    <w:rsid w:val="00055603"/>
    <w:rsid w:val="00061EFA"/>
    <w:rsid w:val="00062398"/>
    <w:rsid w:val="00062865"/>
    <w:rsid w:val="0006286D"/>
    <w:rsid w:val="000633EC"/>
    <w:rsid w:val="000708B0"/>
    <w:rsid w:val="00072771"/>
    <w:rsid w:val="00072D26"/>
    <w:rsid w:val="00073A38"/>
    <w:rsid w:val="000746C6"/>
    <w:rsid w:val="00075F89"/>
    <w:rsid w:val="00076D84"/>
    <w:rsid w:val="000778D4"/>
    <w:rsid w:val="000810A9"/>
    <w:rsid w:val="00082BFD"/>
    <w:rsid w:val="00083F84"/>
    <w:rsid w:val="00084B4A"/>
    <w:rsid w:val="00085E29"/>
    <w:rsid w:val="00086353"/>
    <w:rsid w:val="00086DBB"/>
    <w:rsid w:val="00086F75"/>
    <w:rsid w:val="00087AFC"/>
    <w:rsid w:val="000918A7"/>
    <w:rsid w:val="00092196"/>
    <w:rsid w:val="00096781"/>
    <w:rsid w:val="000A0AF9"/>
    <w:rsid w:val="000A2713"/>
    <w:rsid w:val="000A409E"/>
    <w:rsid w:val="000A647E"/>
    <w:rsid w:val="000A6A6E"/>
    <w:rsid w:val="000A7A2C"/>
    <w:rsid w:val="000B140D"/>
    <w:rsid w:val="000B1412"/>
    <w:rsid w:val="000B1716"/>
    <w:rsid w:val="000B2239"/>
    <w:rsid w:val="000B5832"/>
    <w:rsid w:val="000B5936"/>
    <w:rsid w:val="000C12D4"/>
    <w:rsid w:val="000C14F3"/>
    <w:rsid w:val="000C186B"/>
    <w:rsid w:val="000C2152"/>
    <w:rsid w:val="000C347E"/>
    <w:rsid w:val="000C3C89"/>
    <w:rsid w:val="000C4578"/>
    <w:rsid w:val="000C4E48"/>
    <w:rsid w:val="000C62F2"/>
    <w:rsid w:val="000C6EF8"/>
    <w:rsid w:val="000C7584"/>
    <w:rsid w:val="000C7961"/>
    <w:rsid w:val="000D23C9"/>
    <w:rsid w:val="000D42E7"/>
    <w:rsid w:val="000D4407"/>
    <w:rsid w:val="000D4436"/>
    <w:rsid w:val="000D589A"/>
    <w:rsid w:val="000D62FD"/>
    <w:rsid w:val="000D748D"/>
    <w:rsid w:val="000D7C1D"/>
    <w:rsid w:val="000E023F"/>
    <w:rsid w:val="000E1471"/>
    <w:rsid w:val="000E2519"/>
    <w:rsid w:val="000E2F75"/>
    <w:rsid w:val="000E62B0"/>
    <w:rsid w:val="000E6ECC"/>
    <w:rsid w:val="000F4495"/>
    <w:rsid w:val="000F7459"/>
    <w:rsid w:val="000F7792"/>
    <w:rsid w:val="00101FFC"/>
    <w:rsid w:val="001029A1"/>
    <w:rsid w:val="00104EC6"/>
    <w:rsid w:val="001069B0"/>
    <w:rsid w:val="00107E04"/>
    <w:rsid w:val="00115842"/>
    <w:rsid w:val="00116492"/>
    <w:rsid w:val="001165C2"/>
    <w:rsid w:val="0012045D"/>
    <w:rsid w:val="00120ACF"/>
    <w:rsid w:val="001278F9"/>
    <w:rsid w:val="00127C28"/>
    <w:rsid w:val="00130F4A"/>
    <w:rsid w:val="00133C46"/>
    <w:rsid w:val="00135713"/>
    <w:rsid w:val="00137933"/>
    <w:rsid w:val="00140C13"/>
    <w:rsid w:val="00141388"/>
    <w:rsid w:val="00141A15"/>
    <w:rsid w:val="00142D78"/>
    <w:rsid w:val="00145450"/>
    <w:rsid w:val="00145ADB"/>
    <w:rsid w:val="00147152"/>
    <w:rsid w:val="001527E0"/>
    <w:rsid w:val="00154178"/>
    <w:rsid w:val="00154BD3"/>
    <w:rsid w:val="00160AD9"/>
    <w:rsid w:val="0016120D"/>
    <w:rsid w:val="001619A8"/>
    <w:rsid w:val="001621A8"/>
    <w:rsid w:val="00163A22"/>
    <w:rsid w:val="00164D98"/>
    <w:rsid w:val="0016503B"/>
    <w:rsid w:val="00166D44"/>
    <w:rsid w:val="001712E9"/>
    <w:rsid w:val="00173EBF"/>
    <w:rsid w:val="00174ED9"/>
    <w:rsid w:val="00176D01"/>
    <w:rsid w:val="00181615"/>
    <w:rsid w:val="00181D46"/>
    <w:rsid w:val="00183E88"/>
    <w:rsid w:val="00183F2F"/>
    <w:rsid w:val="00185F70"/>
    <w:rsid w:val="00186C7E"/>
    <w:rsid w:val="0019156F"/>
    <w:rsid w:val="00191E3F"/>
    <w:rsid w:val="00193877"/>
    <w:rsid w:val="001950F7"/>
    <w:rsid w:val="00196D4B"/>
    <w:rsid w:val="001973C3"/>
    <w:rsid w:val="001A2A70"/>
    <w:rsid w:val="001A2D96"/>
    <w:rsid w:val="001A55DE"/>
    <w:rsid w:val="001A6DCA"/>
    <w:rsid w:val="001A7F5F"/>
    <w:rsid w:val="001B1817"/>
    <w:rsid w:val="001B39F6"/>
    <w:rsid w:val="001B4494"/>
    <w:rsid w:val="001B50F4"/>
    <w:rsid w:val="001B5AA5"/>
    <w:rsid w:val="001B5AAD"/>
    <w:rsid w:val="001B6214"/>
    <w:rsid w:val="001B6418"/>
    <w:rsid w:val="001B728F"/>
    <w:rsid w:val="001C005A"/>
    <w:rsid w:val="001C0455"/>
    <w:rsid w:val="001C11E9"/>
    <w:rsid w:val="001C1605"/>
    <w:rsid w:val="001C1B8E"/>
    <w:rsid w:val="001C280D"/>
    <w:rsid w:val="001C29E3"/>
    <w:rsid w:val="001C2C1E"/>
    <w:rsid w:val="001C639F"/>
    <w:rsid w:val="001C783B"/>
    <w:rsid w:val="001C7843"/>
    <w:rsid w:val="001D0CF3"/>
    <w:rsid w:val="001D0F83"/>
    <w:rsid w:val="001D1686"/>
    <w:rsid w:val="001D3583"/>
    <w:rsid w:val="001D3DE1"/>
    <w:rsid w:val="001D5137"/>
    <w:rsid w:val="001D5FF6"/>
    <w:rsid w:val="001D6804"/>
    <w:rsid w:val="001E124D"/>
    <w:rsid w:val="001E2AA1"/>
    <w:rsid w:val="001E4383"/>
    <w:rsid w:val="001E4EA5"/>
    <w:rsid w:val="001E625D"/>
    <w:rsid w:val="001E7D6A"/>
    <w:rsid w:val="001F02B8"/>
    <w:rsid w:val="001F0669"/>
    <w:rsid w:val="001F08F4"/>
    <w:rsid w:val="001F2048"/>
    <w:rsid w:val="001F2C46"/>
    <w:rsid w:val="001F3D01"/>
    <w:rsid w:val="001F4C56"/>
    <w:rsid w:val="001F6B0E"/>
    <w:rsid w:val="001F7AD2"/>
    <w:rsid w:val="00201679"/>
    <w:rsid w:val="00205214"/>
    <w:rsid w:val="00206485"/>
    <w:rsid w:val="00207AB7"/>
    <w:rsid w:val="0021115C"/>
    <w:rsid w:val="002124D5"/>
    <w:rsid w:val="00213001"/>
    <w:rsid w:val="00213287"/>
    <w:rsid w:val="00213474"/>
    <w:rsid w:val="00213EBF"/>
    <w:rsid w:val="002243F1"/>
    <w:rsid w:val="00225C68"/>
    <w:rsid w:val="00225E58"/>
    <w:rsid w:val="002264A1"/>
    <w:rsid w:val="00226C43"/>
    <w:rsid w:val="00227423"/>
    <w:rsid w:val="00233840"/>
    <w:rsid w:val="002360C0"/>
    <w:rsid w:val="002363F3"/>
    <w:rsid w:val="0023672C"/>
    <w:rsid w:val="00237BAC"/>
    <w:rsid w:val="00237E31"/>
    <w:rsid w:val="002401F9"/>
    <w:rsid w:val="00240607"/>
    <w:rsid w:val="00240A0B"/>
    <w:rsid w:val="0024225A"/>
    <w:rsid w:val="00243AC4"/>
    <w:rsid w:val="0024404D"/>
    <w:rsid w:val="00247A64"/>
    <w:rsid w:val="0025146D"/>
    <w:rsid w:val="00252217"/>
    <w:rsid w:val="00253B47"/>
    <w:rsid w:val="0026066F"/>
    <w:rsid w:val="00260805"/>
    <w:rsid w:val="00262583"/>
    <w:rsid w:val="002631F9"/>
    <w:rsid w:val="0027195A"/>
    <w:rsid w:val="00275C92"/>
    <w:rsid w:val="002773FF"/>
    <w:rsid w:val="00277998"/>
    <w:rsid w:val="00280CC4"/>
    <w:rsid w:val="00281FF4"/>
    <w:rsid w:val="0028323F"/>
    <w:rsid w:val="002836A5"/>
    <w:rsid w:val="00284812"/>
    <w:rsid w:val="00285B53"/>
    <w:rsid w:val="002876D6"/>
    <w:rsid w:val="00290529"/>
    <w:rsid w:val="00292B5B"/>
    <w:rsid w:val="00293A68"/>
    <w:rsid w:val="0029622B"/>
    <w:rsid w:val="002964E2"/>
    <w:rsid w:val="002A0C61"/>
    <w:rsid w:val="002A145A"/>
    <w:rsid w:val="002A4189"/>
    <w:rsid w:val="002A611F"/>
    <w:rsid w:val="002A73A8"/>
    <w:rsid w:val="002B07E5"/>
    <w:rsid w:val="002B1983"/>
    <w:rsid w:val="002B2220"/>
    <w:rsid w:val="002B2904"/>
    <w:rsid w:val="002B48F4"/>
    <w:rsid w:val="002B7580"/>
    <w:rsid w:val="002C06C3"/>
    <w:rsid w:val="002C0FB5"/>
    <w:rsid w:val="002C196F"/>
    <w:rsid w:val="002C1E05"/>
    <w:rsid w:val="002C273E"/>
    <w:rsid w:val="002C4AEE"/>
    <w:rsid w:val="002C564F"/>
    <w:rsid w:val="002C5835"/>
    <w:rsid w:val="002C7548"/>
    <w:rsid w:val="002D44B4"/>
    <w:rsid w:val="002D68C5"/>
    <w:rsid w:val="002D693F"/>
    <w:rsid w:val="002D7177"/>
    <w:rsid w:val="002E01E4"/>
    <w:rsid w:val="002E1448"/>
    <w:rsid w:val="002E2C58"/>
    <w:rsid w:val="002E3B03"/>
    <w:rsid w:val="002E4776"/>
    <w:rsid w:val="002E69C5"/>
    <w:rsid w:val="002E6E1D"/>
    <w:rsid w:val="002E76CE"/>
    <w:rsid w:val="002E7CE7"/>
    <w:rsid w:val="002F0634"/>
    <w:rsid w:val="002F3B97"/>
    <w:rsid w:val="002F3FB9"/>
    <w:rsid w:val="002F4449"/>
    <w:rsid w:val="002F479F"/>
    <w:rsid w:val="002F65DE"/>
    <w:rsid w:val="002F660E"/>
    <w:rsid w:val="002F7AC9"/>
    <w:rsid w:val="003001B0"/>
    <w:rsid w:val="0030252B"/>
    <w:rsid w:val="00303D61"/>
    <w:rsid w:val="0030425B"/>
    <w:rsid w:val="00304CA4"/>
    <w:rsid w:val="00305374"/>
    <w:rsid w:val="00305433"/>
    <w:rsid w:val="0030596D"/>
    <w:rsid w:val="003062A9"/>
    <w:rsid w:val="003077BB"/>
    <w:rsid w:val="00310F61"/>
    <w:rsid w:val="00313784"/>
    <w:rsid w:val="00313AB7"/>
    <w:rsid w:val="00313FD9"/>
    <w:rsid w:val="00314364"/>
    <w:rsid w:val="00320F38"/>
    <w:rsid w:val="00321C23"/>
    <w:rsid w:val="00322BD1"/>
    <w:rsid w:val="00325674"/>
    <w:rsid w:val="00327E7D"/>
    <w:rsid w:val="0033028C"/>
    <w:rsid w:val="0033060E"/>
    <w:rsid w:val="003321B3"/>
    <w:rsid w:val="00333B83"/>
    <w:rsid w:val="003349F8"/>
    <w:rsid w:val="00336B69"/>
    <w:rsid w:val="00340189"/>
    <w:rsid w:val="00345560"/>
    <w:rsid w:val="003455BB"/>
    <w:rsid w:val="00350331"/>
    <w:rsid w:val="00350D44"/>
    <w:rsid w:val="00351D06"/>
    <w:rsid w:val="003526BB"/>
    <w:rsid w:val="0035358D"/>
    <w:rsid w:val="00360057"/>
    <w:rsid w:val="00361399"/>
    <w:rsid w:val="0036175D"/>
    <w:rsid w:val="00361DB2"/>
    <w:rsid w:val="00366839"/>
    <w:rsid w:val="00366860"/>
    <w:rsid w:val="003704CB"/>
    <w:rsid w:val="00370879"/>
    <w:rsid w:val="00372AFF"/>
    <w:rsid w:val="00373088"/>
    <w:rsid w:val="00374779"/>
    <w:rsid w:val="003750CB"/>
    <w:rsid w:val="00377228"/>
    <w:rsid w:val="003807DF"/>
    <w:rsid w:val="00380DCC"/>
    <w:rsid w:val="003815F5"/>
    <w:rsid w:val="00381B5A"/>
    <w:rsid w:val="00384AA7"/>
    <w:rsid w:val="0038506B"/>
    <w:rsid w:val="00386335"/>
    <w:rsid w:val="00387B5B"/>
    <w:rsid w:val="0039068D"/>
    <w:rsid w:val="00390EEB"/>
    <w:rsid w:val="00391F3B"/>
    <w:rsid w:val="00393EF9"/>
    <w:rsid w:val="00395340"/>
    <w:rsid w:val="003959EC"/>
    <w:rsid w:val="00396098"/>
    <w:rsid w:val="00396696"/>
    <w:rsid w:val="00396D78"/>
    <w:rsid w:val="00397CD0"/>
    <w:rsid w:val="003A0296"/>
    <w:rsid w:val="003A1D2E"/>
    <w:rsid w:val="003A279E"/>
    <w:rsid w:val="003A3757"/>
    <w:rsid w:val="003A60B5"/>
    <w:rsid w:val="003A6F30"/>
    <w:rsid w:val="003A70D6"/>
    <w:rsid w:val="003B06A0"/>
    <w:rsid w:val="003B0B68"/>
    <w:rsid w:val="003B1869"/>
    <w:rsid w:val="003B249B"/>
    <w:rsid w:val="003B336E"/>
    <w:rsid w:val="003B4C03"/>
    <w:rsid w:val="003B4CCF"/>
    <w:rsid w:val="003B6906"/>
    <w:rsid w:val="003C15BB"/>
    <w:rsid w:val="003C3D23"/>
    <w:rsid w:val="003C618D"/>
    <w:rsid w:val="003C7793"/>
    <w:rsid w:val="003D2E16"/>
    <w:rsid w:val="003D4F20"/>
    <w:rsid w:val="003D654A"/>
    <w:rsid w:val="003D7B5C"/>
    <w:rsid w:val="003E1E6D"/>
    <w:rsid w:val="003E4CD2"/>
    <w:rsid w:val="003E5517"/>
    <w:rsid w:val="003E5F43"/>
    <w:rsid w:val="003E63D8"/>
    <w:rsid w:val="003F1329"/>
    <w:rsid w:val="003F589D"/>
    <w:rsid w:val="004010ED"/>
    <w:rsid w:val="0040151B"/>
    <w:rsid w:val="00401E8B"/>
    <w:rsid w:val="004035EA"/>
    <w:rsid w:val="0040708B"/>
    <w:rsid w:val="00407096"/>
    <w:rsid w:val="00407ABF"/>
    <w:rsid w:val="00407F59"/>
    <w:rsid w:val="00412CB6"/>
    <w:rsid w:val="00412F87"/>
    <w:rsid w:val="0041436C"/>
    <w:rsid w:val="00414A31"/>
    <w:rsid w:val="00415F26"/>
    <w:rsid w:val="00417BC3"/>
    <w:rsid w:val="00424164"/>
    <w:rsid w:val="004252C9"/>
    <w:rsid w:val="004272F0"/>
    <w:rsid w:val="00430D25"/>
    <w:rsid w:val="00432B6D"/>
    <w:rsid w:val="004350D6"/>
    <w:rsid w:val="00436ACC"/>
    <w:rsid w:val="00436B38"/>
    <w:rsid w:val="00440566"/>
    <w:rsid w:val="004428E6"/>
    <w:rsid w:val="004507BB"/>
    <w:rsid w:val="004529E5"/>
    <w:rsid w:val="0045733B"/>
    <w:rsid w:val="00460A70"/>
    <w:rsid w:val="00462C4C"/>
    <w:rsid w:val="00464291"/>
    <w:rsid w:val="004645C5"/>
    <w:rsid w:val="00465559"/>
    <w:rsid w:val="0046572E"/>
    <w:rsid w:val="00465FDB"/>
    <w:rsid w:val="004665A6"/>
    <w:rsid w:val="00467E4F"/>
    <w:rsid w:val="004702E4"/>
    <w:rsid w:val="004703F3"/>
    <w:rsid w:val="004726E5"/>
    <w:rsid w:val="004736DD"/>
    <w:rsid w:val="00474E70"/>
    <w:rsid w:val="00474FED"/>
    <w:rsid w:val="004756A5"/>
    <w:rsid w:val="00475FFF"/>
    <w:rsid w:val="004763D5"/>
    <w:rsid w:val="0047733D"/>
    <w:rsid w:val="00477744"/>
    <w:rsid w:val="00480333"/>
    <w:rsid w:val="004814B8"/>
    <w:rsid w:val="00483D53"/>
    <w:rsid w:val="004847D7"/>
    <w:rsid w:val="0048531D"/>
    <w:rsid w:val="00487DA4"/>
    <w:rsid w:val="00487DE8"/>
    <w:rsid w:val="00490C69"/>
    <w:rsid w:val="00493857"/>
    <w:rsid w:val="00493B47"/>
    <w:rsid w:val="00494D13"/>
    <w:rsid w:val="004958A6"/>
    <w:rsid w:val="0049592F"/>
    <w:rsid w:val="00496274"/>
    <w:rsid w:val="00496A19"/>
    <w:rsid w:val="004A0BF5"/>
    <w:rsid w:val="004A2FC7"/>
    <w:rsid w:val="004A3024"/>
    <w:rsid w:val="004A32CD"/>
    <w:rsid w:val="004A3341"/>
    <w:rsid w:val="004A41E3"/>
    <w:rsid w:val="004A4D68"/>
    <w:rsid w:val="004A69EC"/>
    <w:rsid w:val="004A7141"/>
    <w:rsid w:val="004B0F26"/>
    <w:rsid w:val="004B1842"/>
    <w:rsid w:val="004B285C"/>
    <w:rsid w:val="004B35BE"/>
    <w:rsid w:val="004B46BB"/>
    <w:rsid w:val="004B6759"/>
    <w:rsid w:val="004B7A25"/>
    <w:rsid w:val="004B7AB7"/>
    <w:rsid w:val="004C0EAE"/>
    <w:rsid w:val="004C51AE"/>
    <w:rsid w:val="004C5352"/>
    <w:rsid w:val="004C7B7F"/>
    <w:rsid w:val="004D04D5"/>
    <w:rsid w:val="004D0F03"/>
    <w:rsid w:val="004D1948"/>
    <w:rsid w:val="004D3876"/>
    <w:rsid w:val="004D39B9"/>
    <w:rsid w:val="004D6A78"/>
    <w:rsid w:val="004E2317"/>
    <w:rsid w:val="004E26B9"/>
    <w:rsid w:val="004E37C1"/>
    <w:rsid w:val="004E465B"/>
    <w:rsid w:val="004E47B4"/>
    <w:rsid w:val="004E5BC8"/>
    <w:rsid w:val="004E760A"/>
    <w:rsid w:val="004E7C40"/>
    <w:rsid w:val="004F3932"/>
    <w:rsid w:val="004F478B"/>
    <w:rsid w:val="004F57E4"/>
    <w:rsid w:val="004F640D"/>
    <w:rsid w:val="004F780E"/>
    <w:rsid w:val="00505E42"/>
    <w:rsid w:val="00511A5B"/>
    <w:rsid w:val="00511C64"/>
    <w:rsid w:val="005128FA"/>
    <w:rsid w:val="005167B8"/>
    <w:rsid w:val="00517438"/>
    <w:rsid w:val="0052084F"/>
    <w:rsid w:val="00521279"/>
    <w:rsid w:val="0052187B"/>
    <w:rsid w:val="00521A38"/>
    <w:rsid w:val="00524FA7"/>
    <w:rsid w:val="00525372"/>
    <w:rsid w:val="00526B1B"/>
    <w:rsid w:val="00531C6F"/>
    <w:rsid w:val="005320C4"/>
    <w:rsid w:val="00532714"/>
    <w:rsid w:val="005338CA"/>
    <w:rsid w:val="005348DF"/>
    <w:rsid w:val="00534C23"/>
    <w:rsid w:val="00535F9D"/>
    <w:rsid w:val="00536272"/>
    <w:rsid w:val="005369B3"/>
    <w:rsid w:val="00536E32"/>
    <w:rsid w:val="0054014A"/>
    <w:rsid w:val="00540B74"/>
    <w:rsid w:val="00542CFC"/>
    <w:rsid w:val="0054307F"/>
    <w:rsid w:val="00545658"/>
    <w:rsid w:val="00545C93"/>
    <w:rsid w:val="0054683D"/>
    <w:rsid w:val="00547E68"/>
    <w:rsid w:val="0055267C"/>
    <w:rsid w:val="00552D4A"/>
    <w:rsid w:val="005543FB"/>
    <w:rsid w:val="00555098"/>
    <w:rsid w:val="00555B0D"/>
    <w:rsid w:val="00555E57"/>
    <w:rsid w:val="00556545"/>
    <w:rsid w:val="005569B6"/>
    <w:rsid w:val="00557607"/>
    <w:rsid w:val="005579D9"/>
    <w:rsid w:val="0056334D"/>
    <w:rsid w:val="005642C8"/>
    <w:rsid w:val="00564C7B"/>
    <w:rsid w:val="0056633C"/>
    <w:rsid w:val="00566FE0"/>
    <w:rsid w:val="0056776F"/>
    <w:rsid w:val="00570B2B"/>
    <w:rsid w:val="00573722"/>
    <w:rsid w:val="00575572"/>
    <w:rsid w:val="00576239"/>
    <w:rsid w:val="00576E42"/>
    <w:rsid w:val="00577825"/>
    <w:rsid w:val="00581E65"/>
    <w:rsid w:val="00582629"/>
    <w:rsid w:val="00593BE8"/>
    <w:rsid w:val="00594468"/>
    <w:rsid w:val="00594D28"/>
    <w:rsid w:val="00595F7C"/>
    <w:rsid w:val="00596F74"/>
    <w:rsid w:val="005A287F"/>
    <w:rsid w:val="005A4E8D"/>
    <w:rsid w:val="005A62AA"/>
    <w:rsid w:val="005A631C"/>
    <w:rsid w:val="005A69D9"/>
    <w:rsid w:val="005A7A5E"/>
    <w:rsid w:val="005B2075"/>
    <w:rsid w:val="005C0026"/>
    <w:rsid w:val="005C0315"/>
    <w:rsid w:val="005C0356"/>
    <w:rsid w:val="005C1420"/>
    <w:rsid w:val="005C306B"/>
    <w:rsid w:val="005D4108"/>
    <w:rsid w:val="005D49B4"/>
    <w:rsid w:val="005D5591"/>
    <w:rsid w:val="005D6280"/>
    <w:rsid w:val="005E012E"/>
    <w:rsid w:val="005E0730"/>
    <w:rsid w:val="005E1CE1"/>
    <w:rsid w:val="005E2077"/>
    <w:rsid w:val="005E443B"/>
    <w:rsid w:val="005E5A4B"/>
    <w:rsid w:val="005E6F5B"/>
    <w:rsid w:val="005F00E3"/>
    <w:rsid w:val="005F126C"/>
    <w:rsid w:val="005F1DB7"/>
    <w:rsid w:val="005F3617"/>
    <w:rsid w:val="005F3A80"/>
    <w:rsid w:val="005F3ECB"/>
    <w:rsid w:val="005F6084"/>
    <w:rsid w:val="005F6BBD"/>
    <w:rsid w:val="005F7E97"/>
    <w:rsid w:val="00601434"/>
    <w:rsid w:val="006016DD"/>
    <w:rsid w:val="00602C09"/>
    <w:rsid w:val="006033F4"/>
    <w:rsid w:val="00605015"/>
    <w:rsid w:val="00607277"/>
    <w:rsid w:val="006078E8"/>
    <w:rsid w:val="00610A89"/>
    <w:rsid w:val="0061256F"/>
    <w:rsid w:val="00613328"/>
    <w:rsid w:val="006133D4"/>
    <w:rsid w:val="00616BA6"/>
    <w:rsid w:val="00616BAF"/>
    <w:rsid w:val="006170B8"/>
    <w:rsid w:val="00620003"/>
    <w:rsid w:val="006213C7"/>
    <w:rsid w:val="0062249A"/>
    <w:rsid w:val="00624079"/>
    <w:rsid w:val="00625A95"/>
    <w:rsid w:val="00626830"/>
    <w:rsid w:val="006311B6"/>
    <w:rsid w:val="00631772"/>
    <w:rsid w:val="00631E4F"/>
    <w:rsid w:val="00632B0F"/>
    <w:rsid w:val="006356BE"/>
    <w:rsid w:val="00635784"/>
    <w:rsid w:val="00636490"/>
    <w:rsid w:val="00637341"/>
    <w:rsid w:val="00637FB5"/>
    <w:rsid w:val="00640702"/>
    <w:rsid w:val="006422EC"/>
    <w:rsid w:val="00642FEE"/>
    <w:rsid w:val="006433E2"/>
    <w:rsid w:val="006449B7"/>
    <w:rsid w:val="006471D2"/>
    <w:rsid w:val="00647235"/>
    <w:rsid w:val="00653099"/>
    <w:rsid w:val="006531A3"/>
    <w:rsid w:val="0065595E"/>
    <w:rsid w:val="00656207"/>
    <w:rsid w:val="00657BD2"/>
    <w:rsid w:val="006600DD"/>
    <w:rsid w:val="0066538C"/>
    <w:rsid w:val="00665423"/>
    <w:rsid w:val="006679B9"/>
    <w:rsid w:val="00667DAE"/>
    <w:rsid w:val="00671303"/>
    <w:rsid w:val="00673668"/>
    <w:rsid w:val="00673768"/>
    <w:rsid w:val="00675659"/>
    <w:rsid w:val="00683A0F"/>
    <w:rsid w:val="00683D81"/>
    <w:rsid w:val="00685396"/>
    <w:rsid w:val="006858D8"/>
    <w:rsid w:val="0068684B"/>
    <w:rsid w:val="00686F2F"/>
    <w:rsid w:val="006907DF"/>
    <w:rsid w:val="0069109C"/>
    <w:rsid w:val="00692636"/>
    <w:rsid w:val="00693D39"/>
    <w:rsid w:val="00695115"/>
    <w:rsid w:val="006954CC"/>
    <w:rsid w:val="0069564B"/>
    <w:rsid w:val="00697A1B"/>
    <w:rsid w:val="006A2411"/>
    <w:rsid w:val="006A398C"/>
    <w:rsid w:val="006A63A6"/>
    <w:rsid w:val="006A66F3"/>
    <w:rsid w:val="006A74DC"/>
    <w:rsid w:val="006B064A"/>
    <w:rsid w:val="006B0D1B"/>
    <w:rsid w:val="006B3654"/>
    <w:rsid w:val="006B36E9"/>
    <w:rsid w:val="006B3C94"/>
    <w:rsid w:val="006B498A"/>
    <w:rsid w:val="006B4C6D"/>
    <w:rsid w:val="006B5043"/>
    <w:rsid w:val="006B5658"/>
    <w:rsid w:val="006B5BE3"/>
    <w:rsid w:val="006B720D"/>
    <w:rsid w:val="006C1FE0"/>
    <w:rsid w:val="006C28CD"/>
    <w:rsid w:val="006C41EE"/>
    <w:rsid w:val="006C42D3"/>
    <w:rsid w:val="006C4AB8"/>
    <w:rsid w:val="006C4E53"/>
    <w:rsid w:val="006D1ACC"/>
    <w:rsid w:val="006D2876"/>
    <w:rsid w:val="006D43BA"/>
    <w:rsid w:val="006D6430"/>
    <w:rsid w:val="006D79EB"/>
    <w:rsid w:val="006E06A7"/>
    <w:rsid w:val="006E32D5"/>
    <w:rsid w:val="006E3C8D"/>
    <w:rsid w:val="006E3F0F"/>
    <w:rsid w:val="006E7D8C"/>
    <w:rsid w:val="006F0276"/>
    <w:rsid w:val="006F1393"/>
    <w:rsid w:val="006F277E"/>
    <w:rsid w:val="006F2F38"/>
    <w:rsid w:val="006F37EE"/>
    <w:rsid w:val="006F4A86"/>
    <w:rsid w:val="00701F79"/>
    <w:rsid w:val="00702180"/>
    <w:rsid w:val="007029AD"/>
    <w:rsid w:val="00704696"/>
    <w:rsid w:val="00705C15"/>
    <w:rsid w:val="00707510"/>
    <w:rsid w:val="007075D1"/>
    <w:rsid w:val="007102D1"/>
    <w:rsid w:val="00710BD6"/>
    <w:rsid w:val="00710F65"/>
    <w:rsid w:val="00711F8B"/>
    <w:rsid w:val="00712418"/>
    <w:rsid w:val="00712BDF"/>
    <w:rsid w:val="0071352D"/>
    <w:rsid w:val="007151E1"/>
    <w:rsid w:val="007153B0"/>
    <w:rsid w:val="00717459"/>
    <w:rsid w:val="00720F46"/>
    <w:rsid w:val="0072118E"/>
    <w:rsid w:val="00721AD5"/>
    <w:rsid w:val="0072260B"/>
    <w:rsid w:val="007229C8"/>
    <w:rsid w:val="00722B0C"/>
    <w:rsid w:val="00723029"/>
    <w:rsid w:val="00726156"/>
    <w:rsid w:val="007262B6"/>
    <w:rsid w:val="00727358"/>
    <w:rsid w:val="00731060"/>
    <w:rsid w:val="007322F9"/>
    <w:rsid w:val="00734C10"/>
    <w:rsid w:val="00735D76"/>
    <w:rsid w:val="00736FC8"/>
    <w:rsid w:val="00737760"/>
    <w:rsid w:val="00737EBE"/>
    <w:rsid w:val="007405A7"/>
    <w:rsid w:val="007425E8"/>
    <w:rsid w:val="007433FF"/>
    <w:rsid w:val="007443D0"/>
    <w:rsid w:val="00746E77"/>
    <w:rsid w:val="0074759A"/>
    <w:rsid w:val="0074789E"/>
    <w:rsid w:val="00747AF6"/>
    <w:rsid w:val="007519BA"/>
    <w:rsid w:val="00751B6C"/>
    <w:rsid w:val="0075462B"/>
    <w:rsid w:val="007562E7"/>
    <w:rsid w:val="0075670C"/>
    <w:rsid w:val="00760EEA"/>
    <w:rsid w:val="00762CFA"/>
    <w:rsid w:val="0076460E"/>
    <w:rsid w:val="00764F57"/>
    <w:rsid w:val="00766F3A"/>
    <w:rsid w:val="00770093"/>
    <w:rsid w:val="007748B1"/>
    <w:rsid w:val="00777EE3"/>
    <w:rsid w:val="007806B2"/>
    <w:rsid w:val="00780A59"/>
    <w:rsid w:val="0078196B"/>
    <w:rsid w:val="007823C6"/>
    <w:rsid w:val="00784788"/>
    <w:rsid w:val="007925E8"/>
    <w:rsid w:val="00795D61"/>
    <w:rsid w:val="00797DFD"/>
    <w:rsid w:val="007A0EF8"/>
    <w:rsid w:val="007A1BC4"/>
    <w:rsid w:val="007A21F2"/>
    <w:rsid w:val="007A2379"/>
    <w:rsid w:val="007A266D"/>
    <w:rsid w:val="007A38CC"/>
    <w:rsid w:val="007A4C25"/>
    <w:rsid w:val="007A6325"/>
    <w:rsid w:val="007A6F76"/>
    <w:rsid w:val="007A79EE"/>
    <w:rsid w:val="007B1495"/>
    <w:rsid w:val="007B25A9"/>
    <w:rsid w:val="007B332A"/>
    <w:rsid w:val="007B3372"/>
    <w:rsid w:val="007B491A"/>
    <w:rsid w:val="007C60FB"/>
    <w:rsid w:val="007C7C15"/>
    <w:rsid w:val="007D0A24"/>
    <w:rsid w:val="007D319A"/>
    <w:rsid w:val="007D590C"/>
    <w:rsid w:val="007D60FE"/>
    <w:rsid w:val="007D75BB"/>
    <w:rsid w:val="007D7AA7"/>
    <w:rsid w:val="007E03A0"/>
    <w:rsid w:val="007E1F5D"/>
    <w:rsid w:val="007E3377"/>
    <w:rsid w:val="007E4DC3"/>
    <w:rsid w:val="007E5A05"/>
    <w:rsid w:val="007F0180"/>
    <w:rsid w:val="007F0388"/>
    <w:rsid w:val="007F2388"/>
    <w:rsid w:val="007F3635"/>
    <w:rsid w:val="007F49A3"/>
    <w:rsid w:val="007F54D8"/>
    <w:rsid w:val="007F5DA3"/>
    <w:rsid w:val="007F7800"/>
    <w:rsid w:val="007F7F04"/>
    <w:rsid w:val="008006C5"/>
    <w:rsid w:val="00800E2E"/>
    <w:rsid w:val="008027AC"/>
    <w:rsid w:val="00805410"/>
    <w:rsid w:val="00805C1D"/>
    <w:rsid w:val="00806639"/>
    <w:rsid w:val="008076BF"/>
    <w:rsid w:val="00807F6A"/>
    <w:rsid w:val="00810B14"/>
    <w:rsid w:val="00811512"/>
    <w:rsid w:val="00811998"/>
    <w:rsid w:val="00811E4E"/>
    <w:rsid w:val="008142A0"/>
    <w:rsid w:val="00814562"/>
    <w:rsid w:val="0081646D"/>
    <w:rsid w:val="00817C71"/>
    <w:rsid w:val="00823056"/>
    <w:rsid w:val="00823B8D"/>
    <w:rsid w:val="00823DFA"/>
    <w:rsid w:val="00824595"/>
    <w:rsid w:val="00824D00"/>
    <w:rsid w:val="008265BA"/>
    <w:rsid w:val="008301F8"/>
    <w:rsid w:val="00833394"/>
    <w:rsid w:val="008333B7"/>
    <w:rsid w:val="00833B88"/>
    <w:rsid w:val="00835354"/>
    <w:rsid w:val="008356D1"/>
    <w:rsid w:val="008357D3"/>
    <w:rsid w:val="008363D2"/>
    <w:rsid w:val="008379C7"/>
    <w:rsid w:val="00840697"/>
    <w:rsid w:val="00841969"/>
    <w:rsid w:val="00842AF8"/>
    <w:rsid w:val="00843BBC"/>
    <w:rsid w:val="00845CF4"/>
    <w:rsid w:val="008473F9"/>
    <w:rsid w:val="008477BD"/>
    <w:rsid w:val="008502C9"/>
    <w:rsid w:val="008517F1"/>
    <w:rsid w:val="00851908"/>
    <w:rsid w:val="00853696"/>
    <w:rsid w:val="008538A1"/>
    <w:rsid w:val="00854702"/>
    <w:rsid w:val="008549A3"/>
    <w:rsid w:val="00855467"/>
    <w:rsid w:val="00855505"/>
    <w:rsid w:val="00861035"/>
    <w:rsid w:val="00861755"/>
    <w:rsid w:val="008634A3"/>
    <w:rsid w:val="0086591E"/>
    <w:rsid w:val="00867427"/>
    <w:rsid w:val="00871A54"/>
    <w:rsid w:val="0087249E"/>
    <w:rsid w:val="00872E6C"/>
    <w:rsid w:val="008751C5"/>
    <w:rsid w:val="0087683C"/>
    <w:rsid w:val="00880F30"/>
    <w:rsid w:val="00881C5B"/>
    <w:rsid w:val="00882235"/>
    <w:rsid w:val="00891844"/>
    <w:rsid w:val="00891949"/>
    <w:rsid w:val="00891D0E"/>
    <w:rsid w:val="00892F5A"/>
    <w:rsid w:val="00895736"/>
    <w:rsid w:val="008969FE"/>
    <w:rsid w:val="00896A42"/>
    <w:rsid w:val="008A0B1A"/>
    <w:rsid w:val="008A28A8"/>
    <w:rsid w:val="008A3769"/>
    <w:rsid w:val="008A462E"/>
    <w:rsid w:val="008B0636"/>
    <w:rsid w:val="008B13DF"/>
    <w:rsid w:val="008B2AE0"/>
    <w:rsid w:val="008B32AA"/>
    <w:rsid w:val="008B49B9"/>
    <w:rsid w:val="008B4DD8"/>
    <w:rsid w:val="008B679F"/>
    <w:rsid w:val="008B77EE"/>
    <w:rsid w:val="008B7A64"/>
    <w:rsid w:val="008C0174"/>
    <w:rsid w:val="008C109F"/>
    <w:rsid w:val="008C1C2E"/>
    <w:rsid w:val="008C2FB1"/>
    <w:rsid w:val="008C4766"/>
    <w:rsid w:val="008C6B46"/>
    <w:rsid w:val="008D06F4"/>
    <w:rsid w:val="008D181E"/>
    <w:rsid w:val="008D1938"/>
    <w:rsid w:val="008D21D8"/>
    <w:rsid w:val="008D443B"/>
    <w:rsid w:val="008D5D9B"/>
    <w:rsid w:val="008D67C1"/>
    <w:rsid w:val="008E00F5"/>
    <w:rsid w:val="008E4749"/>
    <w:rsid w:val="008E559B"/>
    <w:rsid w:val="008F0AB8"/>
    <w:rsid w:val="008F1DDF"/>
    <w:rsid w:val="008F44FB"/>
    <w:rsid w:val="008F6268"/>
    <w:rsid w:val="008F6579"/>
    <w:rsid w:val="00900C43"/>
    <w:rsid w:val="009019D2"/>
    <w:rsid w:val="00901DEF"/>
    <w:rsid w:val="0090255A"/>
    <w:rsid w:val="009025F0"/>
    <w:rsid w:val="009037AB"/>
    <w:rsid w:val="00904953"/>
    <w:rsid w:val="00904986"/>
    <w:rsid w:val="0090586A"/>
    <w:rsid w:val="00906DA5"/>
    <w:rsid w:val="009072B1"/>
    <w:rsid w:val="00912C5B"/>
    <w:rsid w:val="00913E7F"/>
    <w:rsid w:val="00914EF7"/>
    <w:rsid w:val="00915C62"/>
    <w:rsid w:val="00916F4F"/>
    <w:rsid w:val="0092008D"/>
    <w:rsid w:val="009202DD"/>
    <w:rsid w:val="009203A8"/>
    <w:rsid w:val="009262C7"/>
    <w:rsid w:val="0093048F"/>
    <w:rsid w:val="00931A26"/>
    <w:rsid w:val="0093206C"/>
    <w:rsid w:val="00935943"/>
    <w:rsid w:val="00935A83"/>
    <w:rsid w:val="00940741"/>
    <w:rsid w:val="00940F0E"/>
    <w:rsid w:val="0094491F"/>
    <w:rsid w:val="009452BD"/>
    <w:rsid w:val="0094559D"/>
    <w:rsid w:val="009467A4"/>
    <w:rsid w:val="0094736B"/>
    <w:rsid w:val="00947F66"/>
    <w:rsid w:val="00950FA7"/>
    <w:rsid w:val="00951636"/>
    <w:rsid w:val="00952594"/>
    <w:rsid w:val="00956D82"/>
    <w:rsid w:val="00960725"/>
    <w:rsid w:val="009634C1"/>
    <w:rsid w:val="00963FF3"/>
    <w:rsid w:val="009643A7"/>
    <w:rsid w:val="00964489"/>
    <w:rsid w:val="00966006"/>
    <w:rsid w:val="009668E8"/>
    <w:rsid w:val="00967692"/>
    <w:rsid w:val="00967EF6"/>
    <w:rsid w:val="00972957"/>
    <w:rsid w:val="00973092"/>
    <w:rsid w:val="009735AB"/>
    <w:rsid w:val="00973AF6"/>
    <w:rsid w:val="00973B8B"/>
    <w:rsid w:val="009800F2"/>
    <w:rsid w:val="009809A6"/>
    <w:rsid w:val="00982851"/>
    <w:rsid w:val="00984466"/>
    <w:rsid w:val="00985A1A"/>
    <w:rsid w:val="00986A84"/>
    <w:rsid w:val="00986DEA"/>
    <w:rsid w:val="00987E3D"/>
    <w:rsid w:val="00990C04"/>
    <w:rsid w:val="00991343"/>
    <w:rsid w:val="00991E98"/>
    <w:rsid w:val="00994797"/>
    <w:rsid w:val="0099497E"/>
    <w:rsid w:val="00995582"/>
    <w:rsid w:val="00996064"/>
    <w:rsid w:val="009965C5"/>
    <w:rsid w:val="00996B50"/>
    <w:rsid w:val="009A1825"/>
    <w:rsid w:val="009A45E6"/>
    <w:rsid w:val="009A6C9C"/>
    <w:rsid w:val="009B0D18"/>
    <w:rsid w:val="009B1858"/>
    <w:rsid w:val="009B1B4E"/>
    <w:rsid w:val="009B1F23"/>
    <w:rsid w:val="009B2D02"/>
    <w:rsid w:val="009B3080"/>
    <w:rsid w:val="009B4148"/>
    <w:rsid w:val="009B43C9"/>
    <w:rsid w:val="009B4919"/>
    <w:rsid w:val="009B4BF8"/>
    <w:rsid w:val="009B58CB"/>
    <w:rsid w:val="009C0473"/>
    <w:rsid w:val="009C0CFB"/>
    <w:rsid w:val="009C206F"/>
    <w:rsid w:val="009C6475"/>
    <w:rsid w:val="009D03D5"/>
    <w:rsid w:val="009D04DF"/>
    <w:rsid w:val="009D0533"/>
    <w:rsid w:val="009D0930"/>
    <w:rsid w:val="009D4E9B"/>
    <w:rsid w:val="009D520C"/>
    <w:rsid w:val="009D6B23"/>
    <w:rsid w:val="009E03F8"/>
    <w:rsid w:val="009E225E"/>
    <w:rsid w:val="009E2B2B"/>
    <w:rsid w:val="009E3FF6"/>
    <w:rsid w:val="009E46C1"/>
    <w:rsid w:val="009E4DC8"/>
    <w:rsid w:val="009E5082"/>
    <w:rsid w:val="009E51F0"/>
    <w:rsid w:val="009E5CA6"/>
    <w:rsid w:val="009E5D95"/>
    <w:rsid w:val="009E6AC9"/>
    <w:rsid w:val="009E7685"/>
    <w:rsid w:val="009E7EB1"/>
    <w:rsid w:val="009F2CCC"/>
    <w:rsid w:val="009F4714"/>
    <w:rsid w:val="009F5551"/>
    <w:rsid w:val="00A015B1"/>
    <w:rsid w:val="00A03B79"/>
    <w:rsid w:val="00A04077"/>
    <w:rsid w:val="00A049CD"/>
    <w:rsid w:val="00A0735F"/>
    <w:rsid w:val="00A11BB5"/>
    <w:rsid w:val="00A122CD"/>
    <w:rsid w:val="00A14A7A"/>
    <w:rsid w:val="00A16373"/>
    <w:rsid w:val="00A16738"/>
    <w:rsid w:val="00A2017B"/>
    <w:rsid w:val="00A259FD"/>
    <w:rsid w:val="00A25ACA"/>
    <w:rsid w:val="00A25FDE"/>
    <w:rsid w:val="00A27637"/>
    <w:rsid w:val="00A31055"/>
    <w:rsid w:val="00A31429"/>
    <w:rsid w:val="00A315EE"/>
    <w:rsid w:val="00A31A27"/>
    <w:rsid w:val="00A321C7"/>
    <w:rsid w:val="00A327BC"/>
    <w:rsid w:val="00A33E13"/>
    <w:rsid w:val="00A34AEB"/>
    <w:rsid w:val="00A35114"/>
    <w:rsid w:val="00A40059"/>
    <w:rsid w:val="00A4108A"/>
    <w:rsid w:val="00A42491"/>
    <w:rsid w:val="00A47304"/>
    <w:rsid w:val="00A47D6D"/>
    <w:rsid w:val="00A53A1D"/>
    <w:rsid w:val="00A5481E"/>
    <w:rsid w:val="00A54A3C"/>
    <w:rsid w:val="00A57358"/>
    <w:rsid w:val="00A6169C"/>
    <w:rsid w:val="00A61CF9"/>
    <w:rsid w:val="00A66A98"/>
    <w:rsid w:val="00A70403"/>
    <w:rsid w:val="00A7387A"/>
    <w:rsid w:val="00A74561"/>
    <w:rsid w:val="00A75484"/>
    <w:rsid w:val="00A8463D"/>
    <w:rsid w:val="00A86C36"/>
    <w:rsid w:val="00A9021B"/>
    <w:rsid w:val="00A90885"/>
    <w:rsid w:val="00A91014"/>
    <w:rsid w:val="00A92D4B"/>
    <w:rsid w:val="00A95171"/>
    <w:rsid w:val="00A96BED"/>
    <w:rsid w:val="00A9738F"/>
    <w:rsid w:val="00AA3737"/>
    <w:rsid w:val="00AA3E38"/>
    <w:rsid w:val="00AA596F"/>
    <w:rsid w:val="00AA6900"/>
    <w:rsid w:val="00AA7837"/>
    <w:rsid w:val="00AA7C9B"/>
    <w:rsid w:val="00AA7F0F"/>
    <w:rsid w:val="00AB014F"/>
    <w:rsid w:val="00AB1443"/>
    <w:rsid w:val="00AB60E7"/>
    <w:rsid w:val="00AB6289"/>
    <w:rsid w:val="00AC2A64"/>
    <w:rsid w:val="00AC46CD"/>
    <w:rsid w:val="00AC4CD8"/>
    <w:rsid w:val="00AC51C0"/>
    <w:rsid w:val="00AC5491"/>
    <w:rsid w:val="00AC5A11"/>
    <w:rsid w:val="00AC621A"/>
    <w:rsid w:val="00AC6C3B"/>
    <w:rsid w:val="00AD0FAC"/>
    <w:rsid w:val="00AD18A2"/>
    <w:rsid w:val="00AD1E49"/>
    <w:rsid w:val="00AD33E1"/>
    <w:rsid w:val="00AD3C00"/>
    <w:rsid w:val="00AD45B5"/>
    <w:rsid w:val="00AD747B"/>
    <w:rsid w:val="00AE0916"/>
    <w:rsid w:val="00AE0D97"/>
    <w:rsid w:val="00AE13E6"/>
    <w:rsid w:val="00AE3448"/>
    <w:rsid w:val="00AE44EA"/>
    <w:rsid w:val="00AE4BB5"/>
    <w:rsid w:val="00AE5A4F"/>
    <w:rsid w:val="00AE5D21"/>
    <w:rsid w:val="00AF4455"/>
    <w:rsid w:val="00AF4504"/>
    <w:rsid w:val="00AF4BF8"/>
    <w:rsid w:val="00AF4CAA"/>
    <w:rsid w:val="00AF614E"/>
    <w:rsid w:val="00AF6E08"/>
    <w:rsid w:val="00AF73D8"/>
    <w:rsid w:val="00AF7F65"/>
    <w:rsid w:val="00B02D3D"/>
    <w:rsid w:val="00B033B4"/>
    <w:rsid w:val="00B1080D"/>
    <w:rsid w:val="00B10EF2"/>
    <w:rsid w:val="00B1103F"/>
    <w:rsid w:val="00B11798"/>
    <w:rsid w:val="00B1293A"/>
    <w:rsid w:val="00B12E20"/>
    <w:rsid w:val="00B13DB7"/>
    <w:rsid w:val="00B15448"/>
    <w:rsid w:val="00B15C88"/>
    <w:rsid w:val="00B1663E"/>
    <w:rsid w:val="00B21233"/>
    <w:rsid w:val="00B21ECA"/>
    <w:rsid w:val="00B229FB"/>
    <w:rsid w:val="00B24456"/>
    <w:rsid w:val="00B25958"/>
    <w:rsid w:val="00B2731E"/>
    <w:rsid w:val="00B37591"/>
    <w:rsid w:val="00B401E4"/>
    <w:rsid w:val="00B424E5"/>
    <w:rsid w:val="00B43C3F"/>
    <w:rsid w:val="00B47D52"/>
    <w:rsid w:val="00B52784"/>
    <w:rsid w:val="00B527C7"/>
    <w:rsid w:val="00B54413"/>
    <w:rsid w:val="00B54F28"/>
    <w:rsid w:val="00B5546E"/>
    <w:rsid w:val="00B55977"/>
    <w:rsid w:val="00B563D2"/>
    <w:rsid w:val="00B57562"/>
    <w:rsid w:val="00B6189F"/>
    <w:rsid w:val="00B6341E"/>
    <w:rsid w:val="00B6530F"/>
    <w:rsid w:val="00B671D5"/>
    <w:rsid w:val="00B67683"/>
    <w:rsid w:val="00B728A7"/>
    <w:rsid w:val="00B72F0C"/>
    <w:rsid w:val="00B74052"/>
    <w:rsid w:val="00B8297C"/>
    <w:rsid w:val="00B8518F"/>
    <w:rsid w:val="00B85BE4"/>
    <w:rsid w:val="00B8677A"/>
    <w:rsid w:val="00B911F0"/>
    <w:rsid w:val="00B944CF"/>
    <w:rsid w:val="00B965C0"/>
    <w:rsid w:val="00B96A6B"/>
    <w:rsid w:val="00B97659"/>
    <w:rsid w:val="00B9788A"/>
    <w:rsid w:val="00BA081A"/>
    <w:rsid w:val="00BA7E4A"/>
    <w:rsid w:val="00BB0FC4"/>
    <w:rsid w:val="00BB1D09"/>
    <w:rsid w:val="00BB2579"/>
    <w:rsid w:val="00BB3353"/>
    <w:rsid w:val="00BB335E"/>
    <w:rsid w:val="00BB3E57"/>
    <w:rsid w:val="00BB437E"/>
    <w:rsid w:val="00BB4A30"/>
    <w:rsid w:val="00BC021C"/>
    <w:rsid w:val="00BC0C4E"/>
    <w:rsid w:val="00BC141A"/>
    <w:rsid w:val="00BC3104"/>
    <w:rsid w:val="00BC59FD"/>
    <w:rsid w:val="00BC6986"/>
    <w:rsid w:val="00BC76E0"/>
    <w:rsid w:val="00BD0C57"/>
    <w:rsid w:val="00BD15B6"/>
    <w:rsid w:val="00BD1E09"/>
    <w:rsid w:val="00BD231A"/>
    <w:rsid w:val="00BD3E7C"/>
    <w:rsid w:val="00BD483A"/>
    <w:rsid w:val="00BD614F"/>
    <w:rsid w:val="00BD6C13"/>
    <w:rsid w:val="00BE020E"/>
    <w:rsid w:val="00BE0ADD"/>
    <w:rsid w:val="00BE107F"/>
    <w:rsid w:val="00BE42AD"/>
    <w:rsid w:val="00BE4445"/>
    <w:rsid w:val="00BE58A3"/>
    <w:rsid w:val="00BE5DE4"/>
    <w:rsid w:val="00BF0D04"/>
    <w:rsid w:val="00BF4954"/>
    <w:rsid w:val="00BF4DCC"/>
    <w:rsid w:val="00BF6ED1"/>
    <w:rsid w:val="00C00614"/>
    <w:rsid w:val="00C018FA"/>
    <w:rsid w:val="00C02248"/>
    <w:rsid w:val="00C03D04"/>
    <w:rsid w:val="00C07414"/>
    <w:rsid w:val="00C10F63"/>
    <w:rsid w:val="00C14123"/>
    <w:rsid w:val="00C14D6C"/>
    <w:rsid w:val="00C1603A"/>
    <w:rsid w:val="00C208F8"/>
    <w:rsid w:val="00C22FFC"/>
    <w:rsid w:val="00C23037"/>
    <w:rsid w:val="00C23B6B"/>
    <w:rsid w:val="00C23D80"/>
    <w:rsid w:val="00C23E53"/>
    <w:rsid w:val="00C23E75"/>
    <w:rsid w:val="00C245F3"/>
    <w:rsid w:val="00C24B03"/>
    <w:rsid w:val="00C24CAE"/>
    <w:rsid w:val="00C263B7"/>
    <w:rsid w:val="00C26D32"/>
    <w:rsid w:val="00C3225E"/>
    <w:rsid w:val="00C32512"/>
    <w:rsid w:val="00C33FA3"/>
    <w:rsid w:val="00C40A55"/>
    <w:rsid w:val="00C42FEF"/>
    <w:rsid w:val="00C45B9C"/>
    <w:rsid w:val="00C46030"/>
    <w:rsid w:val="00C5368B"/>
    <w:rsid w:val="00C53EB2"/>
    <w:rsid w:val="00C54F18"/>
    <w:rsid w:val="00C56EBA"/>
    <w:rsid w:val="00C56FE8"/>
    <w:rsid w:val="00C6029B"/>
    <w:rsid w:val="00C618FE"/>
    <w:rsid w:val="00C620AC"/>
    <w:rsid w:val="00C63BAF"/>
    <w:rsid w:val="00C63F29"/>
    <w:rsid w:val="00C642C0"/>
    <w:rsid w:val="00C6691E"/>
    <w:rsid w:val="00C66BAD"/>
    <w:rsid w:val="00C7082A"/>
    <w:rsid w:val="00C71F9F"/>
    <w:rsid w:val="00C73531"/>
    <w:rsid w:val="00C7377B"/>
    <w:rsid w:val="00C73AEC"/>
    <w:rsid w:val="00C74CA4"/>
    <w:rsid w:val="00C75AE1"/>
    <w:rsid w:val="00C76192"/>
    <w:rsid w:val="00C7675A"/>
    <w:rsid w:val="00C825E6"/>
    <w:rsid w:val="00C82C22"/>
    <w:rsid w:val="00C86013"/>
    <w:rsid w:val="00C86677"/>
    <w:rsid w:val="00C86BBA"/>
    <w:rsid w:val="00C9073F"/>
    <w:rsid w:val="00C91B8D"/>
    <w:rsid w:val="00C942E6"/>
    <w:rsid w:val="00C95160"/>
    <w:rsid w:val="00CA031C"/>
    <w:rsid w:val="00CA1956"/>
    <w:rsid w:val="00CA1CFF"/>
    <w:rsid w:val="00CB0A57"/>
    <w:rsid w:val="00CB2B1A"/>
    <w:rsid w:val="00CB2F61"/>
    <w:rsid w:val="00CB4CEA"/>
    <w:rsid w:val="00CB559E"/>
    <w:rsid w:val="00CB59E3"/>
    <w:rsid w:val="00CB6B9F"/>
    <w:rsid w:val="00CB73C7"/>
    <w:rsid w:val="00CB7433"/>
    <w:rsid w:val="00CC0710"/>
    <w:rsid w:val="00CC1C32"/>
    <w:rsid w:val="00CC350D"/>
    <w:rsid w:val="00CC5128"/>
    <w:rsid w:val="00CC630C"/>
    <w:rsid w:val="00CC67CC"/>
    <w:rsid w:val="00CC6D79"/>
    <w:rsid w:val="00CC7995"/>
    <w:rsid w:val="00CD31D7"/>
    <w:rsid w:val="00CD3CC0"/>
    <w:rsid w:val="00CD3F8F"/>
    <w:rsid w:val="00CD4ADA"/>
    <w:rsid w:val="00CD5FF3"/>
    <w:rsid w:val="00CE05DC"/>
    <w:rsid w:val="00CE3EF4"/>
    <w:rsid w:val="00CE4D6C"/>
    <w:rsid w:val="00CE5FC6"/>
    <w:rsid w:val="00CF061D"/>
    <w:rsid w:val="00CF0637"/>
    <w:rsid w:val="00CF1D6B"/>
    <w:rsid w:val="00CF2C29"/>
    <w:rsid w:val="00CF42F8"/>
    <w:rsid w:val="00CF4A8A"/>
    <w:rsid w:val="00CF510D"/>
    <w:rsid w:val="00CF540D"/>
    <w:rsid w:val="00D0142B"/>
    <w:rsid w:val="00D02FD1"/>
    <w:rsid w:val="00D0377C"/>
    <w:rsid w:val="00D03EA4"/>
    <w:rsid w:val="00D04150"/>
    <w:rsid w:val="00D04D99"/>
    <w:rsid w:val="00D04F1D"/>
    <w:rsid w:val="00D07D22"/>
    <w:rsid w:val="00D10ED9"/>
    <w:rsid w:val="00D1163D"/>
    <w:rsid w:val="00D12E2B"/>
    <w:rsid w:val="00D1607E"/>
    <w:rsid w:val="00D16D8F"/>
    <w:rsid w:val="00D20703"/>
    <w:rsid w:val="00D20CF1"/>
    <w:rsid w:val="00D20DB8"/>
    <w:rsid w:val="00D21C25"/>
    <w:rsid w:val="00D222AD"/>
    <w:rsid w:val="00D2263F"/>
    <w:rsid w:val="00D22961"/>
    <w:rsid w:val="00D245CC"/>
    <w:rsid w:val="00D26477"/>
    <w:rsid w:val="00D27651"/>
    <w:rsid w:val="00D30053"/>
    <w:rsid w:val="00D30B05"/>
    <w:rsid w:val="00D33846"/>
    <w:rsid w:val="00D41D83"/>
    <w:rsid w:val="00D44C32"/>
    <w:rsid w:val="00D44FE0"/>
    <w:rsid w:val="00D4590A"/>
    <w:rsid w:val="00D45FA2"/>
    <w:rsid w:val="00D47392"/>
    <w:rsid w:val="00D47551"/>
    <w:rsid w:val="00D50F42"/>
    <w:rsid w:val="00D51F2B"/>
    <w:rsid w:val="00D5259B"/>
    <w:rsid w:val="00D54529"/>
    <w:rsid w:val="00D5603D"/>
    <w:rsid w:val="00D6679D"/>
    <w:rsid w:val="00D66CBB"/>
    <w:rsid w:val="00D709D2"/>
    <w:rsid w:val="00D71C94"/>
    <w:rsid w:val="00D72305"/>
    <w:rsid w:val="00D72BDE"/>
    <w:rsid w:val="00D73CC4"/>
    <w:rsid w:val="00D753AC"/>
    <w:rsid w:val="00D771C9"/>
    <w:rsid w:val="00D773F6"/>
    <w:rsid w:val="00D77871"/>
    <w:rsid w:val="00D77A41"/>
    <w:rsid w:val="00D81685"/>
    <w:rsid w:val="00D81ACC"/>
    <w:rsid w:val="00D81D14"/>
    <w:rsid w:val="00D82699"/>
    <w:rsid w:val="00D83C35"/>
    <w:rsid w:val="00D86C99"/>
    <w:rsid w:val="00D86F8D"/>
    <w:rsid w:val="00D87040"/>
    <w:rsid w:val="00D902AC"/>
    <w:rsid w:val="00D90385"/>
    <w:rsid w:val="00D92552"/>
    <w:rsid w:val="00D9331F"/>
    <w:rsid w:val="00D9354A"/>
    <w:rsid w:val="00D95DBD"/>
    <w:rsid w:val="00D97624"/>
    <w:rsid w:val="00DA074B"/>
    <w:rsid w:val="00DA15D3"/>
    <w:rsid w:val="00DA4432"/>
    <w:rsid w:val="00DB02ED"/>
    <w:rsid w:val="00DB0A9E"/>
    <w:rsid w:val="00DB2841"/>
    <w:rsid w:val="00DB3E0A"/>
    <w:rsid w:val="00DB4FD2"/>
    <w:rsid w:val="00DB574A"/>
    <w:rsid w:val="00DB620C"/>
    <w:rsid w:val="00DB7464"/>
    <w:rsid w:val="00DB7827"/>
    <w:rsid w:val="00DC1CE1"/>
    <w:rsid w:val="00DC3EE6"/>
    <w:rsid w:val="00DD205F"/>
    <w:rsid w:val="00DD254E"/>
    <w:rsid w:val="00DD2B15"/>
    <w:rsid w:val="00DD33F6"/>
    <w:rsid w:val="00DD540A"/>
    <w:rsid w:val="00DD5D63"/>
    <w:rsid w:val="00DE1754"/>
    <w:rsid w:val="00DE2C04"/>
    <w:rsid w:val="00DE3C2C"/>
    <w:rsid w:val="00DE61A2"/>
    <w:rsid w:val="00DE6C61"/>
    <w:rsid w:val="00DE7D92"/>
    <w:rsid w:val="00DF2694"/>
    <w:rsid w:val="00DF40AA"/>
    <w:rsid w:val="00DF4FC5"/>
    <w:rsid w:val="00DF5502"/>
    <w:rsid w:val="00DF6F80"/>
    <w:rsid w:val="00DF7C25"/>
    <w:rsid w:val="00DF7F2E"/>
    <w:rsid w:val="00DF7F6D"/>
    <w:rsid w:val="00E00594"/>
    <w:rsid w:val="00E00E03"/>
    <w:rsid w:val="00E01A8F"/>
    <w:rsid w:val="00E027DC"/>
    <w:rsid w:val="00E02B81"/>
    <w:rsid w:val="00E03F41"/>
    <w:rsid w:val="00E04533"/>
    <w:rsid w:val="00E10B7E"/>
    <w:rsid w:val="00E12E72"/>
    <w:rsid w:val="00E13AA7"/>
    <w:rsid w:val="00E14808"/>
    <w:rsid w:val="00E1533C"/>
    <w:rsid w:val="00E2019F"/>
    <w:rsid w:val="00E20B02"/>
    <w:rsid w:val="00E2116C"/>
    <w:rsid w:val="00E233D5"/>
    <w:rsid w:val="00E23B9C"/>
    <w:rsid w:val="00E25FAB"/>
    <w:rsid w:val="00E26183"/>
    <w:rsid w:val="00E27C92"/>
    <w:rsid w:val="00E308A6"/>
    <w:rsid w:val="00E3529D"/>
    <w:rsid w:val="00E364D3"/>
    <w:rsid w:val="00E37957"/>
    <w:rsid w:val="00E37B6A"/>
    <w:rsid w:val="00E44BE1"/>
    <w:rsid w:val="00E504A8"/>
    <w:rsid w:val="00E540D1"/>
    <w:rsid w:val="00E54186"/>
    <w:rsid w:val="00E56773"/>
    <w:rsid w:val="00E57447"/>
    <w:rsid w:val="00E61AEB"/>
    <w:rsid w:val="00E7020C"/>
    <w:rsid w:val="00E70DA2"/>
    <w:rsid w:val="00E711E0"/>
    <w:rsid w:val="00E725DE"/>
    <w:rsid w:val="00E72A95"/>
    <w:rsid w:val="00E7326A"/>
    <w:rsid w:val="00E75C5F"/>
    <w:rsid w:val="00E76485"/>
    <w:rsid w:val="00E76DD5"/>
    <w:rsid w:val="00E76E33"/>
    <w:rsid w:val="00E774DB"/>
    <w:rsid w:val="00E8003C"/>
    <w:rsid w:val="00E80A86"/>
    <w:rsid w:val="00E82807"/>
    <w:rsid w:val="00E83168"/>
    <w:rsid w:val="00E904C5"/>
    <w:rsid w:val="00E906B0"/>
    <w:rsid w:val="00E9196E"/>
    <w:rsid w:val="00E91C34"/>
    <w:rsid w:val="00E94493"/>
    <w:rsid w:val="00E96681"/>
    <w:rsid w:val="00EA27E2"/>
    <w:rsid w:val="00EA2CC4"/>
    <w:rsid w:val="00EA4F1C"/>
    <w:rsid w:val="00EA5B48"/>
    <w:rsid w:val="00EA62AE"/>
    <w:rsid w:val="00EB0269"/>
    <w:rsid w:val="00EB2827"/>
    <w:rsid w:val="00EB2D21"/>
    <w:rsid w:val="00EB55E2"/>
    <w:rsid w:val="00EB56A4"/>
    <w:rsid w:val="00EB5868"/>
    <w:rsid w:val="00EB7A73"/>
    <w:rsid w:val="00EC1626"/>
    <w:rsid w:val="00EC2D13"/>
    <w:rsid w:val="00EC4016"/>
    <w:rsid w:val="00EC64D9"/>
    <w:rsid w:val="00ED2C49"/>
    <w:rsid w:val="00ED2CEB"/>
    <w:rsid w:val="00ED4FA5"/>
    <w:rsid w:val="00ED5016"/>
    <w:rsid w:val="00ED61A9"/>
    <w:rsid w:val="00ED7680"/>
    <w:rsid w:val="00EE0266"/>
    <w:rsid w:val="00EE26B2"/>
    <w:rsid w:val="00EE391A"/>
    <w:rsid w:val="00EE49F1"/>
    <w:rsid w:val="00EE67B2"/>
    <w:rsid w:val="00EE78F7"/>
    <w:rsid w:val="00EF0DDE"/>
    <w:rsid w:val="00EF11AD"/>
    <w:rsid w:val="00EF181E"/>
    <w:rsid w:val="00EF36C4"/>
    <w:rsid w:val="00EF4802"/>
    <w:rsid w:val="00EF5F60"/>
    <w:rsid w:val="00F02B21"/>
    <w:rsid w:val="00F031B4"/>
    <w:rsid w:val="00F03C68"/>
    <w:rsid w:val="00F03DB5"/>
    <w:rsid w:val="00F04091"/>
    <w:rsid w:val="00F060A6"/>
    <w:rsid w:val="00F105CC"/>
    <w:rsid w:val="00F10A93"/>
    <w:rsid w:val="00F11F34"/>
    <w:rsid w:val="00F12166"/>
    <w:rsid w:val="00F12425"/>
    <w:rsid w:val="00F1272A"/>
    <w:rsid w:val="00F12FEB"/>
    <w:rsid w:val="00F131E1"/>
    <w:rsid w:val="00F13ADF"/>
    <w:rsid w:val="00F143EB"/>
    <w:rsid w:val="00F14734"/>
    <w:rsid w:val="00F1499D"/>
    <w:rsid w:val="00F14ABE"/>
    <w:rsid w:val="00F1541C"/>
    <w:rsid w:val="00F17617"/>
    <w:rsid w:val="00F20525"/>
    <w:rsid w:val="00F20755"/>
    <w:rsid w:val="00F22C96"/>
    <w:rsid w:val="00F238E6"/>
    <w:rsid w:val="00F24D26"/>
    <w:rsid w:val="00F26AF2"/>
    <w:rsid w:val="00F2730E"/>
    <w:rsid w:val="00F31571"/>
    <w:rsid w:val="00F316DB"/>
    <w:rsid w:val="00F32B64"/>
    <w:rsid w:val="00F33EE7"/>
    <w:rsid w:val="00F342B1"/>
    <w:rsid w:val="00F34C27"/>
    <w:rsid w:val="00F35571"/>
    <w:rsid w:val="00F35C4F"/>
    <w:rsid w:val="00F36CCA"/>
    <w:rsid w:val="00F37523"/>
    <w:rsid w:val="00F40145"/>
    <w:rsid w:val="00F417A9"/>
    <w:rsid w:val="00F423DD"/>
    <w:rsid w:val="00F429EB"/>
    <w:rsid w:val="00F4372B"/>
    <w:rsid w:val="00F450D3"/>
    <w:rsid w:val="00F45D3A"/>
    <w:rsid w:val="00F46510"/>
    <w:rsid w:val="00F475E9"/>
    <w:rsid w:val="00F47DE4"/>
    <w:rsid w:val="00F50C15"/>
    <w:rsid w:val="00F51067"/>
    <w:rsid w:val="00F52ECA"/>
    <w:rsid w:val="00F54228"/>
    <w:rsid w:val="00F575CD"/>
    <w:rsid w:val="00F57D1D"/>
    <w:rsid w:val="00F60DCF"/>
    <w:rsid w:val="00F61CAD"/>
    <w:rsid w:val="00F621A5"/>
    <w:rsid w:val="00F6305B"/>
    <w:rsid w:val="00F631F2"/>
    <w:rsid w:val="00F66C95"/>
    <w:rsid w:val="00F67862"/>
    <w:rsid w:val="00F67CBD"/>
    <w:rsid w:val="00F704B6"/>
    <w:rsid w:val="00F73B55"/>
    <w:rsid w:val="00F7453E"/>
    <w:rsid w:val="00F74579"/>
    <w:rsid w:val="00F76EFA"/>
    <w:rsid w:val="00F77F1D"/>
    <w:rsid w:val="00F81850"/>
    <w:rsid w:val="00F81A6F"/>
    <w:rsid w:val="00F81FE2"/>
    <w:rsid w:val="00F827EE"/>
    <w:rsid w:val="00F82965"/>
    <w:rsid w:val="00F83342"/>
    <w:rsid w:val="00F83C90"/>
    <w:rsid w:val="00F85FF8"/>
    <w:rsid w:val="00F862EC"/>
    <w:rsid w:val="00F8630F"/>
    <w:rsid w:val="00F863B5"/>
    <w:rsid w:val="00F91A5F"/>
    <w:rsid w:val="00F92012"/>
    <w:rsid w:val="00F92535"/>
    <w:rsid w:val="00F93AD7"/>
    <w:rsid w:val="00F93F93"/>
    <w:rsid w:val="00F94FA4"/>
    <w:rsid w:val="00F9742F"/>
    <w:rsid w:val="00F97FCD"/>
    <w:rsid w:val="00FA05C4"/>
    <w:rsid w:val="00FA3793"/>
    <w:rsid w:val="00FA47F5"/>
    <w:rsid w:val="00FA5E22"/>
    <w:rsid w:val="00FA5F37"/>
    <w:rsid w:val="00FA6A0F"/>
    <w:rsid w:val="00FA6AC6"/>
    <w:rsid w:val="00FA79B8"/>
    <w:rsid w:val="00FA7FB2"/>
    <w:rsid w:val="00FB1BB7"/>
    <w:rsid w:val="00FB3AFE"/>
    <w:rsid w:val="00FB3D43"/>
    <w:rsid w:val="00FB4B19"/>
    <w:rsid w:val="00FB516A"/>
    <w:rsid w:val="00FB648B"/>
    <w:rsid w:val="00FB663D"/>
    <w:rsid w:val="00FB7162"/>
    <w:rsid w:val="00FC3C43"/>
    <w:rsid w:val="00FC55A6"/>
    <w:rsid w:val="00FC57DF"/>
    <w:rsid w:val="00FC58F8"/>
    <w:rsid w:val="00FC5E9C"/>
    <w:rsid w:val="00FD3A66"/>
    <w:rsid w:val="00FD4099"/>
    <w:rsid w:val="00FD7767"/>
    <w:rsid w:val="00FE01A7"/>
    <w:rsid w:val="00FE139C"/>
    <w:rsid w:val="00FE2FB4"/>
    <w:rsid w:val="00FE35DA"/>
    <w:rsid w:val="00FE3675"/>
    <w:rsid w:val="00FE41E1"/>
    <w:rsid w:val="00FE5BC6"/>
    <w:rsid w:val="00FE69CC"/>
    <w:rsid w:val="00FE7C46"/>
    <w:rsid w:val="00FF3BBE"/>
    <w:rsid w:val="00FF4225"/>
    <w:rsid w:val="00FF4991"/>
    <w:rsid w:val="00FF6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E98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322F9"/>
    <w:pPr>
      <w:autoSpaceDE w:val="0"/>
      <w:autoSpaceDN w:val="0"/>
      <w:adjustRightInd w:val="0"/>
    </w:pPr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4A714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3526B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526BB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3526B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526BB"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rsid w:val="00B24456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9B2D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2D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84FB57F8EE1B203638FFAF8084F1D3C8945F42CB8EE486482FBBBAA1868A7B7e3mA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84FB57F8EE1B203638FE4F51E2340358E4CAB29BAEE4736D7A4E0F74Fe6m1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EE555F0EA8694B525360908A48DDF1FE82F362B32311966785321326519C3B1p7jA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CBEC96AB840AAE748572F9E449DB31CB13A59B5B0DF37CFFB2E43993FA919CF01097ED7C1C42E20271682mD56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292</TotalTime>
  <Pages>2</Pages>
  <Words>678</Words>
  <Characters>3866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Минатулаева</dc:creator>
  <cp:keywords/>
  <dc:description/>
  <cp:lastModifiedBy>User</cp:lastModifiedBy>
  <cp:revision>37</cp:revision>
  <cp:lastPrinted>2013-04-03T14:35:00Z</cp:lastPrinted>
  <dcterms:created xsi:type="dcterms:W3CDTF">2013-03-18T06:33:00Z</dcterms:created>
  <dcterms:modified xsi:type="dcterms:W3CDTF">2013-04-12T06:19:00Z</dcterms:modified>
</cp:coreProperties>
</file>